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817" w:rsidRPr="006338DC" w:rsidRDefault="00D13817" w:rsidP="00E35542">
      <w:pPr>
        <w:ind w:left="4962"/>
      </w:pPr>
      <w:r>
        <w:rPr>
          <w:lang w:val="en-US"/>
        </w:rPr>
        <w:t xml:space="preserve"> </w:t>
      </w:r>
      <w:r>
        <w:t xml:space="preserve"> </w:t>
      </w:r>
      <w:r w:rsidRPr="006338DC">
        <w:t>Приложение № 7</w:t>
      </w:r>
    </w:p>
    <w:p w:rsidR="00D13817" w:rsidRDefault="00D13817" w:rsidP="006338DC">
      <w:pPr>
        <w:ind w:left="5040" w:right="-286"/>
        <w:outlineLvl w:val="1"/>
      </w:pPr>
      <w:r>
        <w:t>Об утверждении  примерного Положения</w:t>
      </w:r>
    </w:p>
    <w:p w:rsidR="00D13817" w:rsidRDefault="00D13817" w:rsidP="006338DC">
      <w:pPr>
        <w:ind w:left="5040" w:right="-286"/>
        <w:outlineLvl w:val="1"/>
      </w:pPr>
      <w:r>
        <w:t>об оплате труда работников муниципальных</w:t>
      </w:r>
    </w:p>
    <w:p w:rsidR="00D13817" w:rsidRDefault="00D13817" w:rsidP="006338DC">
      <w:pPr>
        <w:ind w:left="5040" w:right="-286"/>
        <w:outlineLvl w:val="1"/>
      </w:pPr>
      <w:r>
        <w:t>бюджетных образовательных</w:t>
      </w:r>
    </w:p>
    <w:p w:rsidR="00D13817" w:rsidRDefault="00D13817" w:rsidP="006338DC">
      <w:pPr>
        <w:ind w:left="5040" w:right="-286"/>
        <w:outlineLvl w:val="1"/>
      </w:pPr>
      <w:r>
        <w:t>учреждений дополнительного</w:t>
      </w:r>
    </w:p>
    <w:p w:rsidR="00D13817" w:rsidRDefault="00D13817" w:rsidP="006338DC">
      <w:pPr>
        <w:ind w:left="5040" w:right="-286"/>
        <w:outlineLvl w:val="1"/>
      </w:pPr>
      <w:r>
        <w:t>образования детей спортивной направленности г. Назарово</w:t>
      </w:r>
    </w:p>
    <w:p w:rsidR="00D13817" w:rsidRPr="00792EC4" w:rsidRDefault="00D13817" w:rsidP="004C0CBF">
      <w:pPr>
        <w:ind w:left="4962"/>
        <w:rPr>
          <w:sz w:val="28"/>
          <w:szCs w:val="28"/>
        </w:rPr>
      </w:pPr>
    </w:p>
    <w:p w:rsidR="00D13817" w:rsidRPr="004E2DF9" w:rsidRDefault="00D13817" w:rsidP="00C647A1">
      <w:pPr>
        <w:jc w:val="center"/>
        <w:rPr>
          <w:b/>
          <w:bCs/>
          <w:sz w:val="28"/>
          <w:szCs w:val="28"/>
        </w:rPr>
      </w:pPr>
      <w:r w:rsidRPr="004E2DF9">
        <w:rPr>
          <w:b/>
          <w:bCs/>
          <w:sz w:val="28"/>
          <w:szCs w:val="28"/>
        </w:rPr>
        <w:t>Распределение</w:t>
      </w:r>
    </w:p>
    <w:p w:rsidR="00D13817" w:rsidRPr="002F351C" w:rsidRDefault="00D13817" w:rsidP="00C647A1">
      <w:pPr>
        <w:jc w:val="center"/>
        <w:rPr>
          <w:b/>
          <w:bCs/>
          <w:sz w:val="28"/>
          <w:szCs w:val="28"/>
        </w:rPr>
      </w:pPr>
      <w:r w:rsidRPr="002F351C">
        <w:rPr>
          <w:b/>
          <w:bCs/>
          <w:sz w:val="28"/>
          <w:szCs w:val="28"/>
        </w:rPr>
        <w:t xml:space="preserve">спортсменов адаптивного спорта на группы </w:t>
      </w:r>
      <w:r>
        <w:rPr>
          <w:b/>
          <w:bCs/>
          <w:sz w:val="28"/>
          <w:szCs w:val="28"/>
        </w:rPr>
        <w:br/>
      </w:r>
      <w:r w:rsidRPr="002F351C">
        <w:rPr>
          <w:b/>
          <w:bCs/>
          <w:sz w:val="28"/>
          <w:szCs w:val="28"/>
        </w:rPr>
        <w:t xml:space="preserve">в соответствии с функционально-медицинскими классами </w:t>
      </w:r>
    </w:p>
    <w:p w:rsidR="00D13817" w:rsidRPr="002F351C" w:rsidRDefault="00D13817" w:rsidP="006338DC">
      <w:pPr>
        <w:jc w:val="both"/>
        <w:outlineLvl w:val="0"/>
        <w:rPr>
          <w:b/>
          <w:bCs/>
          <w:sz w:val="28"/>
          <w:szCs w:val="28"/>
        </w:rPr>
      </w:pPr>
    </w:p>
    <w:tbl>
      <w:tblPr>
        <w:tblW w:w="9790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98"/>
        <w:gridCol w:w="2337"/>
        <w:gridCol w:w="1555"/>
        <w:gridCol w:w="2126"/>
        <w:gridCol w:w="3274"/>
      </w:tblGrid>
      <w:tr w:rsidR="00D13817" w:rsidRPr="00AE5728" w:rsidTr="00344650">
        <w:trPr>
          <w:cantSplit/>
          <w:trHeight w:val="240"/>
        </w:trPr>
        <w:tc>
          <w:tcPr>
            <w:tcW w:w="4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3817" w:rsidRPr="002F351C" w:rsidRDefault="00D13817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51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13817" w:rsidRPr="002F351C" w:rsidRDefault="00D13817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51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9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17" w:rsidRPr="002F351C" w:rsidRDefault="00D13817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51C">
              <w:rPr>
                <w:rFonts w:ascii="Times New Roman" w:hAnsi="Times New Roman" w:cs="Times New Roman"/>
                <w:sz w:val="24"/>
                <w:szCs w:val="24"/>
              </w:rPr>
              <w:t>Группы видов спорта</w:t>
            </w:r>
          </w:p>
        </w:tc>
      </w:tr>
      <w:tr w:rsidR="00D13817" w:rsidRPr="00AE5728" w:rsidTr="00344650">
        <w:trPr>
          <w:cantSplit/>
          <w:trHeight w:val="240"/>
        </w:trPr>
        <w:tc>
          <w:tcPr>
            <w:tcW w:w="4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17" w:rsidRPr="002F351C" w:rsidRDefault="00D13817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17" w:rsidRPr="002F351C" w:rsidRDefault="00D13817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17" w:rsidRPr="002F351C" w:rsidRDefault="00D13817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51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17" w:rsidRPr="002F351C" w:rsidRDefault="00D13817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51C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3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17" w:rsidRPr="002F351C" w:rsidRDefault="00D13817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51C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D13817" w:rsidRPr="00AE5728" w:rsidTr="00344650">
        <w:trPr>
          <w:cantSplit/>
          <w:trHeight w:val="266"/>
        </w:trPr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17" w:rsidRPr="002F351C" w:rsidRDefault="00D13817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17" w:rsidRPr="002F351C" w:rsidRDefault="00D13817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17" w:rsidRPr="002F351C" w:rsidRDefault="00D13817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17" w:rsidRPr="002F351C" w:rsidRDefault="00D13817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17" w:rsidRPr="002F351C" w:rsidRDefault="00D13817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13817" w:rsidRPr="00AE5728" w:rsidTr="00344650">
        <w:trPr>
          <w:cantSplit/>
          <w:trHeight w:val="360"/>
        </w:trPr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17" w:rsidRPr="005C2713" w:rsidRDefault="00D13817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17" w:rsidRPr="005C2713" w:rsidRDefault="00D13817" w:rsidP="005F54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17" w:rsidRPr="005C2713" w:rsidRDefault="00D13817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17" w:rsidRPr="005C2713" w:rsidRDefault="00D13817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SOI</w:t>
            </w:r>
          </w:p>
        </w:tc>
        <w:tc>
          <w:tcPr>
            <w:tcW w:w="3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17" w:rsidRPr="005C2713" w:rsidRDefault="00D13817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 xml:space="preserve">A, B, C, INAS-FID, 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>слабослышащие, глухие</w:t>
            </w:r>
          </w:p>
        </w:tc>
      </w:tr>
      <w:tr w:rsidR="00D13817" w:rsidRPr="00204111" w:rsidTr="00344650">
        <w:trPr>
          <w:cantSplit/>
          <w:trHeight w:val="600"/>
        </w:trPr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17" w:rsidRPr="00344650" w:rsidRDefault="00D13817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17" w:rsidRPr="005C2713" w:rsidRDefault="00D13817" w:rsidP="005F54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Дартс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17" w:rsidRPr="005C2713" w:rsidRDefault="00D13817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I, II, CP1,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CP2, CP3,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CP4, 51, 52,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53, 54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17" w:rsidRPr="005C2713" w:rsidRDefault="00D13817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A1, III, IV, V,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CP5, CP6, SOI</w:t>
            </w:r>
          </w:p>
        </w:tc>
        <w:tc>
          <w:tcPr>
            <w:tcW w:w="3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17" w:rsidRPr="005C2713" w:rsidRDefault="00D13817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A2, A3, A4, A5, A6, A7,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A8, A9, CP7, CP8,  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INAS-FID,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слабослышащие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глухие</w:t>
            </w:r>
          </w:p>
        </w:tc>
      </w:tr>
      <w:tr w:rsidR="00D13817" w:rsidRPr="00AE5728" w:rsidTr="00344650">
        <w:trPr>
          <w:cantSplit/>
          <w:trHeight w:val="1320"/>
        </w:trPr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17" w:rsidRPr="00344650" w:rsidRDefault="00D13817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17" w:rsidRPr="00344650" w:rsidRDefault="00D13817" w:rsidP="004C0C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17" w:rsidRPr="005C2713" w:rsidRDefault="00D13817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 xml:space="preserve">T51, T52,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T53, T54,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T32, T33,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34, T11,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F51, F52,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F53, F54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F55, F56,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F57, F58,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F32, F33,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>F34, F11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17" w:rsidRPr="005C2713" w:rsidRDefault="00D13817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 xml:space="preserve">T42, T43, T45,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T35, T36,   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T12, T20,   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F42, F43, F45,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F35, F36, F12,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>F20, SOI</w:t>
            </w:r>
          </w:p>
        </w:tc>
        <w:tc>
          <w:tcPr>
            <w:tcW w:w="3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17" w:rsidRPr="005C2713" w:rsidRDefault="00D13817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 xml:space="preserve">T40, T44, T46, T37,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>T38, T13, слабослышащие,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глухие F40, F44, F46,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F37, F38, F13,     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>слабослышащие, глухие</w:t>
            </w:r>
          </w:p>
        </w:tc>
      </w:tr>
      <w:tr w:rsidR="00D13817" w:rsidRPr="00AE5728" w:rsidTr="00344650">
        <w:trPr>
          <w:cantSplit/>
          <w:trHeight w:val="1530"/>
        </w:trPr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17" w:rsidRPr="005C2713" w:rsidRDefault="00D13817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17" w:rsidRPr="005C2713" w:rsidRDefault="00D13817" w:rsidP="005F54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Пауэрлифтинг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17" w:rsidRPr="005C2713" w:rsidRDefault="00D13817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 xml:space="preserve">B1, 53, 54,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>CP3, CР4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17" w:rsidRPr="005C2713" w:rsidRDefault="00D13817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B2, A2, III, IV,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V, 55, 56, CP5,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CP6, SOI</w:t>
            </w:r>
          </w:p>
        </w:tc>
        <w:tc>
          <w:tcPr>
            <w:tcW w:w="3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17" w:rsidRPr="005C2713" w:rsidRDefault="00D13817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 xml:space="preserve">B3, A3, A4, CP7, CP8,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спортсмены с ПОДА, 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относящиеся к категории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"прочие", INAS-FID,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br/>
              <w:t>слабослышащие, глухие</w:t>
            </w:r>
          </w:p>
        </w:tc>
      </w:tr>
      <w:tr w:rsidR="00D13817" w:rsidRPr="00204111" w:rsidTr="00344650">
        <w:trPr>
          <w:cantSplit/>
          <w:trHeight w:val="600"/>
        </w:trPr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17" w:rsidRPr="005C2713" w:rsidRDefault="00D13817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17" w:rsidRPr="005C2713" w:rsidRDefault="00D13817" w:rsidP="005F54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Шахматы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17" w:rsidRPr="005C2713" w:rsidRDefault="00D13817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B1, I, II, 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51, 52, 53,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54, CP1, CP2,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CP3, CP4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17" w:rsidRPr="005C2713" w:rsidRDefault="00D13817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B2, A1, III, IV,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V, 55, 56, CP5,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CP6, SOI</w:t>
            </w:r>
          </w:p>
        </w:tc>
        <w:tc>
          <w:tcPr>
            <w:tcW w:w="3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17" w:rsidRPr="005C2713" w:rsidRDefault="00D13817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B3, A2, A3, A4, A5, A6,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A7, A8, A9, 57, 58,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C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7, C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8, INAS-FID,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слабослышащие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глухие</w:t>
            </w:r>
          </w:p>
        </w:tc>
      </w:tr>
      <w:tr w:rsidR="00D13817" w:rsidRPr="00204111" w:rsidTr="00344650">
        <w:trPr>
          <w:cantSplit/>
          <w:trHeight w:val="1269"/>
        </w:trPr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17" w:rsidRPr="004C0CBF" w:rsidRDefault="00D13817" w:rsidP="005C2713">
            <w:pPr>
              <w:pStyle w:val="ConsPlusCell"/>
              <w:widowControl/>
              <w:numPr>
                <w:ilvl w:val="0"/>
                <w:numId w:val="1"/>
              </w:numPr>
              <w:ind w:left="72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17" w:rsidRPr="005C2713" w:rsidRDefault="00D13817" w:rsidP="005F54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Шашки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17" w:rsidRPr="005C2713" w:rsidRDefault="00D13817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B1, I, II, 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51, 52, 53,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54, CP1, CP2,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CP3, CP4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17" w:rsidRPr="005C2713" w:rsidRDefault="00D13817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B2, A1, III, IV,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V, 55, 56, CP5,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CP6, SOI</w:t>
            </w:r>
          </w:p>
        </w:tc>
        <w:tc>
          <w:tcPr>
            <w:tcW w:w="3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817" w:rsidRPr="002F351C" w:rsidRDefault="00D13817" w:rsidP="005F54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B3, A2, A3, A4, A5, A6,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A7, A8, A9, 57, 58,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C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7, C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8, INAS-FID,     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слабослышащие</w:t>
            </w:r>
            <w:r w:rsidRPr="005C27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5C2713">
              <w:rPr>
                <w:rFonts w:ascii="Times New Roman" w:hAnsi="Times New Roman" w:cs="Times New Roman"/>
                <w:sz w:val="24"/>
                <w:szCs w:val="24"/>
              </w:rPr>
              <w:t>глухие</w:t>
            </w:r>
          </w:p>
        </w:tc>
      </w:tr>
    </w:tbl>
    <w:p w:rsidR="00D13817" w:rsidRPr="00344650" w:rsidRDefault="00D13817" w:rsidP="006338DC">
      <w:pPr>
        <w:rPr>
          <w:lang w:val="en-US"/>
        </w:rPr>
      </w:pPr>
    </w:p>
    <w:sectPr w:rsidR="00D13817" w:rsidRPr="00344650" w:rsidSect="007D7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14642D"/>
    <w:multiLevelType w:val="hybridMultilevel"/>
    <w:tmpl w:val="ADF4E4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5542"/>
    <w:rsid w:val="000019F8"/>
    <w:rsid w:val="000020DD"/>
    <w:rsid w:val="0000223F"/>
    <w:rsid w:val="000022ED"/>
    <w:rsid w:val="00006046"/>
    <w:rsid w:val="000066FD"/>
    <w:rsid w:val="00007E35"/>
    <w:rsid w:val="00010B95"/>
    <w:rsid w:val="00011CF3"/>
    <w:rsid w:val="00012C90"/>
    <w:rsid w:val="00014871"/>
    <w:rsid w:val="0001550C"/>
    <w:rsid w:val="000158C6"/>
    <w:rsid w:val="00015A88"/>
    <w:rsid w:val="00020A5F"/>
    <w:rsid w:val="00022D6B"/>
    <w:rsid w:val="00022EAA"/>
    <w:rsid w:val="00024917"/>
    <w:rsid w:val="0002503C"/>
    <w:rsid w:val="00025F96"/>
    <w:rsid w:val="00031F55"/>
    <w:rsid w:val="00033147"/>
    <w:rsid w:val="00035C2F"/>
    <w:rsid w:val="000360DF"/>
    <w:rsid w:val="00036368"/>
    <w:rsid w:val="0003724E"/>
    <w:rsid w:val="00040574"/>
    <w:rsid w:val="00041650"/>
    <w:rsid w:val="00041D4D"/>
    <w:rsid w:val="00041E5A"/>
    <w:rsid w:val="0004267A"/>
    <w:rsid w:val="00043DCA"/>
    <w:rsid w:val="00045020"/>
    <w:rsid w:val="000450E9"/>
    <w:rsid w:val="0004529A"/>
    <w:rsid w:val="0004531E"/>
    <w:rsid w:val="000468CF"/>
    <w:rsid w:val="00046F09"/>
    <w:rsid w:val="000470BF"/>
    <w:rsid w:val="00052515"/>
    <w:rsid w:val="00053E22"/>
    <w:rsid w:val="000541A5"/>
    <w:rsid w:val="00055040"/>
    <w:rsid w:val="00055978"/>
    <w:rsid w:val="0005603F"/>
    <w:rsid w:val="00060B85"/>
    <w:rsid w:val="000624E0"/>
    <w:rsid w:val="00062A36"/>
    <w:rsid w:val="000640E2"/>
    <w:rsid w:val="00064186"/>
    <w:rsid w:val="000645D1"/>
    <w:rsid w:val="00064A25"/>
    <w:rsid w:val="000650B6"/>
    <w:rsid w:val="000662C1"/>
    <w:rsid w:val="00066784"/>
    <w:rsid w:val="00070034"/>
    <w:rsid w:val="0007063A"/>
    <w:rsid w:val="00071F18"/>
    <w:rsid w:val="00073452"/>
    <w:rsid w:val="00074ECE"/>
    <w:rsid w:val="00075D9B"/>
    <w:rsid w:val="000769F0"/>
    <w:rsid w:val="00077244"/>
    <w:rsid w:val="000800A9"/>
    <w:rsid w:val="00080B3C"/>
    <w:rsid w:val="0008156F"/>
    <w:rsid w:val="000826AE"/>
    <w:rsid w:val="00082BE3"/>
    <w:rsid w:val="0008494B"/>
    <w:rsid w:val="00084A77"/>
    <w:rsid w:val="00087DC7"/>
    <w:rsid w:val="000905FA"/>
    <w:rsid w:val="0009093A"/>
    <w:rsid w:val="000910B3"/>
    <w:rsid w:val="00092AA5"/>
    <w:rsid w:val="00094CAA"/>
    <w:rsid w:val="00095558"/>
    <w:rsid w:val="00096886"/>
    <w:rsid w:val="000A0014"/>
    <w:rsid w:val="000A02A2"/>
    <w:rsid w:val="000A3CEF"/>
    <w:rsid w:val="000A6445"/>
    <w:rsid w:val="000A716D"/>
    <w:rsid w:val="000B03A7"/>
    <w:rsid w:val="000B1388"/>
    <w:rsid w:val="000B1657"/>
    <w:rsid w:val="000B25D2"/>
    <w:rsid w:val="000B26CB"/>
    <w:rsid w:val="000B3C6A"/>
    <w:rsid w:val="000B553A"/>
    <w:rsid w:val="000B66DF"/>
    <w:rsid w:val="000B6896"/>
    <w:rsid w:val="000B690F"/>
    <w:rsid w:val="000B69C5"/>
    <w:rsid w:val="000B712E"/>
    <w:rsid w:val="000B7CD1"/>
    <w:rsid w:val="000C1000"/>
    <w:rsid w:val="000C3865"/>
    <w:rsid w:val="000C3D53"/>
    <w:rsid w:val="000C3E55"/>
    <w:rsid w:val="000C43C8"/>
    <w:rsid w:val="000C629E"/>
    <w:rsid w:val="000D06C3"/>
    <w:rsid w:val="000D0D5C"/>
    <w:rsid w:val="000D164D"/>
    <w:rsid w:val="000D21BE"/>
    <w:rsid w:val="000D266F"/>
    <w:rsid w:val="000D4344"/>
    <w:rsid w:val="000D5C83"/>
    <w:rsid w:val="000D62C2"/>
    <w:rsid w:val="000D74B3"/>
    <w:rsid w:val="000D7D0B"/>
    <w:rsid w:val="000E1FC4"/>
    <w:rsid w:val="000E25F6"/>
    <w:rsid w:val="000E261E"/>
    <w:rsid w:val="000E2EE4"/>
    <w:rsid w:val="000E7B60"/>
    <w:rsid w:val="000F03C0"/>
    <w:rsid w:val="000F0B2F"/>
    <w:rsid w:val="000F184D"/>
    <w:rsid w:val="000F2404"/>
    <w:rsid w:val="000F31CF"/>
    <w:rsid w:val="000F3223"/>
    <w:rsid w:val="000F499D"/>
    <w:rsid w:val="000F51A3"/>
    <w:rsid w:val="000F5425"/>
    <w:rsid w:val="000F61B8"/>
    <w:rsid w:val="000F62B4"/>
    <w:rsid w:val="000F6C8F"/>
    <w:rsid w:val="000F7FD0"/>
    <w:rsid w:val="00103149"/>
    <w:rsid w:val="00103BB8"/>
    <w:rsid w:val="0010432B"/>
    <w:rsid w:val="001050C8"/>
    <w:rsid w:val="0010552A"/>
    <w:rsid w:val="001061BD"/>
    <w:rsid w:val="001074AB"/>
    <w:rsid w:val="00107FAA"/>
    <w:rsid w:val="001105B2"/>
    <w:rsid w:val="00110E44"/>
    <w:rsid w:val="001122D2"/>
    <w:rsid w:val="0011277B"/>
    <w:rsid w:val="0011471B"/>
    <w:rsid w:val="00116CA0"/>
    <w:rsid w:val="001175B9"/>
    <w:rsid w:val="00122B09"/>
    <w:rsid w:val="0012370D"/>
    <w:rsid w:val="00123E34"/>
    <w:rsid w:val="00123EA1"/>
    <w:rsid w:val="0012555D"/>
    <w:rsid w:val="00126369"/>
    <w:rsid w:val="00126870"/>
    <w:rsid w:val="00126D41"/>
    <w:rsid w:val="00132025"/>
    <w:rsid w:val="00132E26"/>
    <w:rsid w:val="001336DB"/>
    <w:rsid w:val="00133A86"/>
    <w:rsid w:val="00133D51"/>
    <w:rsid w:val="0013462F"/>
    <w:rsid w:val="0013491A"/>
    <w:rsid w:val="00134DD1"/>
    <w:rsid w:val="00135B30"/>
    <w:rsid w:val="00135C0E"/>
    <w:rsid w:val="001378C7"/>
    <w:rsid w:val="00140D94"/>
    <w:rsid w:val="00140F53"/>
    <w:rsid w:val="00141B07"/>
    <w:rsid w:val="001450D1"/>
    <w:rsid w:val="001459EB"/>
    <w:rsid w:val="00146B1B"/>
    <w:rsid w:val="001511A7"/>
    <w:rsid w:val="001516C2"/>
    <w:rsid w:val="00151720"/>
    <w:rsid w:val="0015392E"/>
    <w:rsid w:val="00153F69"/>
    <w:rsid w:val="00154341"/>
    <w:rsid w:val="001563EA"/>
    <w:rsid w:val="00156B0C"/>
    <w:rsid w:val="00156BF9"/>
    <w:rsid w:val="00157D6B"/>
    <w:rsid w:val="00160D27"/>
    <w:rsid w:val="00162170"/>
    <w:rsid w:val="0016317B"/>
    <w:rsid w:val="0016317F"/>
    <w:rsid w:val="001633FA"/>
    <w:rsid w:val="00164C06"/>
    <w:rsid w:val="001650BF"/>
    <w:rsid w:val="001651E2"/>
    <w:rsid w:val="00166038"/>
    <w:rsid w:val="00166687"/>
    <w:rsid w:val="00166705"/>
    <w:rsid w:val="00170DD0"/>
    <w:rsid w:val="00172A93"/>
    <w:rsid w:val="00173DE9"/>
    <w:rsid w:val="001754B1"/>
    <w:rsid w:val="0017716B"/>
    <w:rsid w:val="00177D49"/>
    <w:rsid w:val="0018142A"/>
    <w:rsid w:val="00182284"/>
    <w:rsid w:val="00183FE8"/>
    <w:rsid w:val="001853D7"/>
    <w:rsid w:val="00185C43"/>
    <w:rsid w:val="001863FB"/>
    <w:rsid w:val="00186E82"/>
    <w:rsid w:val="001873DA"/>
    <w:rsid w:val="00187A41"/>
    <w:rsid w:val="00187B4D"/>
    <w:rsid w:val="00191AAF"/>
    <w:rsid w:val="001946E2"/>
    <w:rsid w:val="00194726"/>
    <w:rsid w:val="00195C5D"/>
    <w:rsid w:val="0019682D"/>
    <w:rsid w:val="001969C3"/>
    <w:rsid w:val="00197630"/>
    <w:rsid w:val="00197797"/>
    <w:rsid w:val="001A0173"/>
    <w:rsid w:val="001A0924"/>
    <w:rsid w:val="001A1183"/>
    <w:rsid w:val="001A1757"/>
    <w:rsid w:val="001A3398"/>
    <w:rsid w:val="001A5338"/>
    <w:rsid w:val="001A5870"/>
    <w:rsid w:val="001A5A2E"/>
    <w:rsid w:val="001B0871"/>
    <w:rsid w:val="001B0DED"/>
    <w:rsid w:val="001B36A4"/>
    <w:rsid w:val="001B6B23"/>
    <w:rsid w:val="001C2BE3"/>
    <w:rsid w:val="001C4833"/>
    <w:rsid w:val="001C5169"/>
    <w:rsid w:val="001C6578"/>
    <w:rsid w:val="001C7B2A"/>
    <w:rsid w:val="001D01EA"/>
    <w:rsid w:val="001D141F"/>
    <w:rsid w:val="001D3914"/>
    <w:rsid w:val="001D3AC5"/>
    <w:rsid w:val="001D70CD"/>
    <w:rsid w:val="001D7E61"/>
    <w:rsid w:val="001E04CF"/>
    <w:rsid w:val="001E1143"/>
    <w:rsid w:val="001E14D5"/>
    <w:rsid w:val="001E170F"/>
    <w:rsid w:val="001E3BBC"/>
    <w:rsid w:val="001E5B30"/>
    <w:rsid w:val="001E73D5"/>
    <w:rsid w:val="001F08E0"/>
    <w:rsid w:val="001F4698"/>
    <w:rsid w:val="001F5DD9"/>
    <w:rsid w:val="001F6E7D"/>
    <w:rsid w:val="001F73B4"/>
    <w:rsid w:val="001F75CA"/>
    <w:rsid w:val="00200BDC"/>
    <w:rsid w:val="0020138F"/>
    <w:rsid w:val="002013B0"/>
    <w:rsid w:val="00201533"/>
    <w:rsid w:val="00202C77"/>
    <w:rsid w:val="00203C0C"/>
    <w:rsid w:val="00204111"/>
    <w:rsid w:val="00205344"/>
    <w:rsid w:val="002064FE"/>
    <w:rsid w:val="0020682B"/>
    <w:rsid w:val="00206D53"/>
    <w:rsid w:val="002112E9"/>
    <w:rsid w:val="00212139"/>
    <w:rsid w:val="00212B4D"/>
    <w:rsid w:val="00221045"/>
    <w:rsid w:val="00221601"/>
    <w:rsid w:val="00223B15"/>
    <w:rsid w:val="002244C7"/>
    <w:rsid w:val="00226398"/>
    <w:rsid w:val="002268DC"/>
    <w:rsid w:val="00226E13"/>
    <w:rsid w:val="00230693"/>
    <w:rsid w:val="0023093F"/>
    <w:rsid w:val="002342BF"/>
    <w:rsid w:val="002355EE"/>
    <w:rsid w:val="00240C90"/>
    <w:rsid w:val="0024111A"/>
    <w:rsid w:val="00242422"/>
    <w:rsid w:val="00242572"/>
    <w:rsid w:val="002435DF"/>
    <w:rsid w:val="002440C2"/>
    <w:rsid w:val="0024552D"/>
    <w:rsid w:val="002475EC"/>
    <w:rsid w:val="0024768E"/>
    <w:rsid w:val="002509D4"/>
    <w:rsid w:val="00254364"/>
    <w:rsid w:val="0025734E"/>
    <w:rsid w:val="00260686"/>
    <w:rsid w:val="00260CF6"/>
    <w:rsid w:val="002626A3"/>
    <w:rsid w:val="00263476"/>
    <w:rsid w:val="00265346"/>
    <w:rsid w:val="00270C30"/>
    <w:rsid w:val="00271047"/>
    <w:rsid w:val="0027337E"/>
    <w:rsid w:val="00273EE9"/>
    <w:rsid w:val="00275396"/>
    <w:rsid w:val="0027604E"/>
    <w:rsid w:val="0027734B"/>
    <w:rsid w:val="00277830"/>
    <w:rsid w:val="00277B97"/>
    <w:rsid w:val="00280E7E"/>
    <w:rsid w:val="00282CD9"/>
    <w:rsid w:val="00284429"/>
    <w:rsid w:val="002844F8"/>
    <w:rsid w:val="0028484F"/>
    <w:rsid w:val="00285C10"/>
    <w:rsid w:val="002861EE"/>
    <w:rsid w:val="00286C15"/>
    <w:rsid w:val="0028715C"/>
    <w:rsid w:val="00290FD6"/>
    <w:rsid w:val="002917E9"/>
    <w:rsid w:val="00291CA4"/>
    <w:rsid w:val="00294891"/>
    <w:rsid w:val="00294DA3"/>
    <w:rsid w:val="00295093"/>
    <w:rsid w:val="002969F2"/>
    <w:rsid w:val="00297003"/>
    <w:rsid w:val="002A03C1"/>
    <w:rsid w:val="002A0A84"/>
    <w:rsid w:val="002A0E34"/>
    <w:rsid w:val="002A1384"/>
    <w:rsid w:val="002A3F49"/>
    <w:rsid w:val="002A7B15"/>
    <w:rsid w:val="002A7F0F"/>
    <w:rsid w:val="002B16A1"/>
    <w:rsid w:val="002B193E"/>
    <w:rsid w:val="002B239D"/>
    <w:rsid w:val="002B2575"/>
    <w:rsid w:val="002B2741"/>
    <w:rsid w:val="002B378E"/>
    <w:rsid w:val="002B3D46"/>
    <w:rsid w:val="002B478F"/>
    <w:rsid w:val="002B53D3"/>
    <w:rsid w:val="002B612C"/>
    <w:rsid w:val="002B613C"/>
    <w:rsid w:val="002B64C9"/>
    <w:rsid w:val="002B6EC7"/>
    <w:rsid w:val="002C059C"/>
    <w:rsid w:val="002C06AC"/>
    <w:rsid w:val="002C1267"/>
    <w:rsid w:val="002C3BFA"/>
    <w:rsid w:val="002C3CE3"/>
    <w:rsid w:val="002C4E6F"/>
    <w:rsid w:val="002C56BD"/>
    <w:rsid w:val="002C6AD5"/>
    <w:rsid w:val="002D384F"/>
    <w:rsid w:val="002D4473"/>
    <w:rsid w:val="002D6D81"/>
    <w:rsid w:val="002D7B07"/>
    <w:rsid w:val="002D7E78"/>
    <w:rsid w:val="002E03C2"/>
    <w:rsid w:val="002E07E0"/>
    <w:rsid w:val="002E0C77"/>
    <w:rsid w:val="002E17D1"/>
    <w:rsid w:val="002E1B87"/>
    <w:rsid w:val="002E3DBB"/>
    <w:rsid w:val="002E541E"/>
    <w:rsid w:val="002E5A47"/>
    <w:rsid w:val="002E5FF6"/>
    <w:rsid w:val="002E611B"/>
    <w:rsid w:val="002E6B45"/>
    <w:rsid w:val="002E6EE8"/>
    <w:rsid w:val="002E742F"/>
    <w:rsid w:val="002F0568"/>
    <w:rsid w:val="002F16B5"/>
    <w:rsid w:val="002F3268"/>
    <w:rsid w:val="002F351C"/>
    <w:rsid w:val="002F5743"/>
    <w:rsid w:val="002F6261"/>
    <w:rsid w:val="002F6EB4"/>
    <w:rsid w:val="002F7782"/>
    <w:rsid w:val="00300592"/>
    <w:rsid w:val="003011E7"/>
    <w:rsid w:val="003033F3"/>
    <w:rsid w:val="0030420D"/>
    <w:rsid w:val="0030455F"/>
    <w:rsid w:val="00304643"/>
    <w:rsid w:val="00305273"/>
    <w:rsid w:val="00305DB6"/>
    <w:rsid w:val="003074C7"/>
    <w:rsid w:val="00311535"/>
    <w:rsid w:val="00311B72"/>
    <w:rsid w:val="00311E2F"/>
    <w:rsid w:val="0031207B"/>
    <w:rsid w:val="003124CD"/>
    <w:rsid w:val="00312740"/>
    <w:rsid w:val="00312E0A"/>
    <w:rsid w:val="00313BA3"/>
    <w:rsid w:val="003146D2"/>
    <w:rsid w:val="00315378"/>
    <w:rsid w:val="00316B77"/>
    <w:rsid w:val="00316C25"/>
    <w:rsid w:val="003172AD"/>
    <w:rsid w:val="00317912"/>
    <w:rsid w:val="003202F4"/>
    <w:rsid w:val="0032072B"/>
    <w:rsid w:val="003222D7"/>
    <w:rsid w:val="003225E7"/>
    <w:rsid w:val="003226E8"/>
    <w:rsid w:val="0032405C"/>
    <w:rsid w:val="003266D9"/>
    <w:rsid w:val="00327904"/>
    <w:rsid w:val="003279A4"/>
    <w:rsid w:val="00331310"/>
    <w:rsid w:val="00331448"/>
    <w:rsid w:val="003355C2"/>
    <w:rsid w:val="00335C38"/>
    <w:rsid w:val="003361E2"/>
    <w:rsid w:val="00337B1D"/>
    <w:rsid w:val="003410BD"/>
    <w:rsid w:val="003411EF"/>
    <w:rsid w:val="00341F99"/>
    <w:rsid w:val="00344650"/>
    <w:rsid w:val="003468FD"/>
    <w:rsid w:val="00347541"/>
    <w:rsid w:val="00347B0D"/>
    <w:rsid w:val="00350A45"/>
    <w:rsid w:val="00352326"/>
    <w:rsid w:val="00352E81"/>
    <w:rsid w:val="0035638D"/>
    <w:rsid w:val="00356EB2"/>
    <w:rsid w:val="003570CC"/>
    <w:rsid w:val="00357878"/>
    <w:rsid w:val="00357C16"/>
    <w:rsid w:val="003604DB"/>
    <w:rsid w:val="0036205F"/>
    <w:rsid w:val="00364487"/>
    <w:rsid w:val="003652FD"/>
    <w:rsid w:val="00365631"/>
    <w:rsid w:val="00366555"/>
    <w:rsid w:val="003713C8"/>
    <w:rsid w:val="00374632"/>
    <w:rsid w:val="003749F3"/>
    <w:rsid w:val="00374B6F"/>
    <w:rsid w:val="00376787"/>
    <w:rsid w:val="00377CAE"/>
    <w:rsid w:val="0038310C"/>
    <w:rsid w:val="00384D61"/>
    <w:rsid w:val="00384FBF"/>
    <w:rsid w:val="0038500E"/>
    <w:rsid w:val="003854EC"/>
    <w:rsid w:val="00385A87"/>
    <w:rsid w:val="00385FC3"/>
    <w:rsid w:val="00386611"/>
    <w:rsid w:val="0038680B"/>
    <w:rsid w:val="00387B27"/>
    <w:rsid w:val="00387D2B"/>
    <w:rsid w:val="00391A3C"/>
    <w:rsid w:val="00391AC6"/>
    <w:rsid w:val="00391ED2"/>
    <w:rsid w:val="00392449"/>
    <w:rsid w:val="003954E9"/>
    <w:rsid w:val="00395D62"/>
    <w:rsid w:val="003964CA"/>
    <w:rsid w:val="00396C0D"/>
    <w:rsid w:val="00396DEF"/>
    <w:rsid w:val="0039772F"/>
    <w:rsid w:val="003A0259"/>
    <w:rsid w:val="003A0B11"/>
    <w:rsid w:val="003A1C36"/>
    <w:rsid w:val="003A3CB0"/>
    <w:rsid w:val="003A4CE8"/>
    <w:rsid w:val="003A6D33"/>
    <w:rsid w:val="003B0AC9"/>
    <w:rsid w:val="003B1564"/>
    <w:rsid w:val="003B1614"/>
    <w:rsid w:val="003B3824"/>
    <w:rsid w:val="003B3FB9"/>
    <w:rsid w:val="003B5C13"/>
    <w:rsid w:val="003C15C9"/>
    <w:rsid w:val="003C17EF"/>
    <w:rsid w:val="003C20BB"/>
    <w:rsid w:val="003C2378"/>
    <w:rsid w:val="003C2723"/>
    <w:rsid w:val="003C2F6D"/>
    <w:rsid w:val="003C3111"/>
    <w:rsid w:val="003C59E6"/>
    <w:rsid w:val="003C7D39"/>
    <w:rsid w:val="003D104E"/>
    <w:rsid w:val="003D1D5F"/>
    <w:rsid w:val="003D2369"/>
    <w:rsid w:val="003D2872"/>
    <w:rsid w:val="003D28D5"/>
    <w:rsid w:val="003D2C97"/>
    <w:rsid w:val="003D334C"/>
    <w:rsid w:val="003D49FE"/>
    <w:rsid w:val="003D5788"/>
    <w:rsid w:val="003D5A8F"/>
    <w:rsid w:val="003D69F3"/>
    <w:rsid w:val="003E0E6C"/>
    <w:rsid w:val="003E1392"/>
    <w:rsid w:val="003E3834"/>
    <w:rsid w:val="003E552E"/>
    <w:rsid w:val="003E5F99"/>
    <w:rsid w:val="003E6245"/>
    <w:rsid w:val="003E651C"/>
    <w:rsid w:val="003F1269"/>
    <w:rsid w:val="003F2184"/>
    <w:rsid w:val="003F3050"/>
    <w:rsid w:val="003F36CF"/>
    <w:rsid w:val="003F39D3"/>
    <w:rsid w:val="003F3BE1"/>
    <w:rsid w:val="003F611E"/>
    <w:rsid w:val="003F64B5"/>
    <w:rsid w:val="003F6DA8"/>
    <w:rsid w:val="003F7B92"/>
    <w:rsid w:val="004074B7"/>
    <w:rsid w:val="004075E8"/>
    <w:rsid w:val="00407706"/>
    <w:rsid w:val="00407A08"/>
    <w:rsid w:val="00410264"/>
    <w:rsid w:val="004128E0"/>
    <w:rsid w:val="004134A2"/>
    <w:rsid w:val="00413A7D"/>
    <w:rsid w:val="00414955"/>
    <w:rsid w:val="00415D95"/>
    <w:rsid w:val="004170A8"/>
    <w:rsid w:val="00417DE0"/>
    <w:rsid w:val="0042135F"/>
    <w:rsid w:val="004239E3"/>
    <w:rsid w:val="00424240"/>
    <w:rsid w:val="004261B9"/>
    <w:rsid w:val="00427C4F"/>
    <w:rsid w:val="00427DE7"/>
    <w:rsid w:val="00430ADE"/>
    <w:rsid w:val="00430B0E"/>
    <w:rsid w:val="004324D8"/>
    <w:rsid w:val="00433AEF"/>
    <w:rsid w:val="00433D82"/>
    <w:rsid w:val="004363E9"/>
    <w:rsid w:val="00436602"/>
    <w:rsid w:val="00440861"/>
    <w:rsid w:val="00441746"/>
    <w:rsid w:val="0044211C"/>
    <w:rsid w:val="004421B4"/>
    <w:rsid w:val="00443BF6"/>
    <w:rsid w:val="00446149"/>
    <w:rsid w:val="00450497"/>
    <w:rsid w:val="00452E32"/>
    <w:rsid w:val="004538E3"/>
    <w:rsid w:val="00453E93"/>
    <w:rsid w:val="0045633F"/>
    <w:rsid w:val="0045724A"/>
    <w:rsid w:val="00457D22"/>
    <w:rsid w:val="00460F6C"/>
    <w:rsid w:val="00462542"/>
    <w:rsid w:val="004638E6"/>
    <w:rsid w:val="00463E53"/>
    <w:rsid w:val="00464B00"/>
    <w:rsid w:val="00465310"/>
    <w:rsid w:val="00466545"/>
    <w:rsid w:val="00466CFB"/>
    <w:rsid w:val="004670C2"/>
    <w:rsid w:val="004700D9"/>
    <w:rsid w:val="0047032A"/>
    <w:rsid w:val="004719D3"/>
    <w:rsid w:val="004730FA"/>
    <w:rsid w:val="00474C9F"/>
    <w:rsid w:val="00481B1F"/>
    <w:rsid w:val="0048206D"/>
    <w:rsid w:val="004821E1"/>
    <w:rsid w:val="00482919"/>
    <w:rsid w:val="0048489A"/>
    <w:rsid w:val="00485DA1"/>
    <w:rsid w:val="00485E25"/>
    <w:rsid w:val="004861A2"/>
    <w:rsid w:val="004878BA"/>
    <w:rsid w:val="00490D74"/>
    <w:rsid w:val="00490E48"/>
    <w:rsid w:val="00491EB3"/>
    <w:rsid w:val="00493DB7"/>
    <w:rsid w:val="004941E8"/>
    <w:rsid w:val="0049527C"/>
    <w:rsid w:val="00495377"/>
    <w:rsid w:val="004959CB"/>
    <w:rsid w:val="0049722B"/>
    <w:rsid w:val="00497A3B"/>
    <w:rsid w:val="00497EFE"/>
    <w:rsid w:val="004A1947"/>
    <w:rsid w:val="004A3333"/>
    <w:rsid w:val="004A3B05"/>
    <w:rsid w:val="004A3BC8"/>
    <w:rsid w:val="004A4556"/>
    <w:rsid w:val="004A5686"/>
    <w:rsid w:val="004A7780"/>
    <w:rsid w:val="004B035E"/>
    <w:rsid w:val="004B2F46"/>
    <w:rsid w:val="004B33AE"/>
    <w:rsid w:val="004B3535"/>
    <w:rsid w:val="004B3A75"/>
    <w:rsid w:val="004B43FE"/>
    <w:rsid w:val="004B50F8"/>
    <w:rsid w:val="004B5477"/>
    <w:rsid w:val="004B63DC"/>
    <w:rsid w:val="004B76F2"/>
    <w:rsid w:val="004B77EB"/>
    <w:rsid w:val="004B7B5A"/>
    <w:rsid w:val="004C0CBF"/>
    <w:rsid w:val="004C0FB2"/>
    <w:rsid w:val="004C2DDB"/>
    <w:rsid w:val="004C610D"/>
    <w:rsid w:val="004C614C"/>
    <w:rsid w:val="004C7DA6"/>
    <w:rsid w:val="004D0395"/>
    <w:rsid w:val="004D14A7"/>
    <w:rsid w:val="004D1DB4"/>
    <w:rsid w:val="004D2021"/>
    <w:rsid w:val="004D5CAE"/>
    <w:rsid w:val="004D7C62"/>
    <w:rsid w:val="004E11C2"/>
    <w:rsid w:val="004E1904"/>
    <w:rsid w:val="004E2DF9"/>
    <w:rsid w:val="004E424B"/>
    <w:rsid w:val="004E62AE"/>
    <w:rsid w:val="004E758C"/>
    <w:rsid w:val="004E7A93"/>
    <w:rsid w:val="004F0303"/>
    <w:rsid w:val="004F06FB"/>
    <w:rsid w:val="004F124B"/>
    <w:rsid w:val="004F1DBF"/>
    <w:rsid w:val="004F1F0D"/>
    <w:rsid w:val="004F262B"/>
    <w:rsid w:val="004F26EA"/>
    <w:rsid w:val="004F37B7"/>
    <w:rsid w:val="004F7F0B"/>
    <w:rsid w:val="0050267B"/>
    <w:rsid w:val="00503B5C"/>
    <w:rsid w:val="00503F1C"/>
    <w:rsid w:val="005043BB"/>
    <w:rsid w:val="00506F4B"/>
    <w:rsid w:val="005072D6"/>
    <w:rsid w:val="005100A6"/>
    <w:rsid w:val="0051113F"/>
    <w:rsid w:val="00511A11"/>
    <w:rsid w:val="00511CFB"/>
    <w:rsid w:val="0051324D"/>
    <w:rsid w:val="00513EA8"/>
    <w:rsid w:val="00514830"/>
    <w:rsid w:val="0051552C"/>
    <w:rsid w:val="0051748F"/>
    <w:rsid w:val="0052012D"/>
    <w:rsid w:val="005218D3"/>
    <w:rsid w:val="005230C0"/>
    <w:rsid w:val="005256B3"/>
    <w:rsid w:val="0052651E"/>
    <w:rsid w:val="00526FE3"/>
    <w:rsid w:val="005275C8"/>
    <w:rsid w:val="00530892"/>
    <w:rsid w:val="00531754"/>
    <w:rsid w:val="00533BB4"/>
    <w:rsid w:val="00534002"/>
    <w:rsid w:val="005370F0"/>
    <w:rsid w:val="00537251"/>
    <w:rsid w:val="0054127A"/>
    <w:rsid w:val="005439A9"/>
    <w:rsid w:val="00544428"/>
    <w:rsid w:val="005474C6"/>
    <w:rsid w:val="005522B6"/>
    <w:rsid w:val="00554039"/>
    <w:rsid w:val="005553B2"/>
    <w:rsid w:val="00556269"/>
    <w:rsid w:val="00557537"/>
    <w:rsid w:val="00557C02"/>
    <w:rsid w:val="00562C70"/>
    <w:rsid w:val="00564D6A"/>
    <w:rsid w:val="00564F61"/>
    <w:rsid w:val="00566067"/>
    <w:rsid w:val="00566BF2"/>
    <w:rsid w:val="0056741A"/>
    <w:rsid w:val="005675D1"/>
    <w:rsid w:val="005701D5"/>
    <w:rsid w:val="00573A4C"/>
    <w:rsid w:val="005740BA"/>
    <w:rsid w:val="00574797"/>
    <w:rsid w:val="00574B2C"/>
    <w:rsid w:val="005750F9"/>
    <w:rsid w:val="0058132C"/>
    <w:rsid w:val="005815F7"/>
    <w:rsid w:val="00581637"/>
    <w:rsid w:val="00582243"/>
    <w:rsid w:val="00585EA5"/>
    <w:rsid w:val="005913D8"/>
    <w:rsid w:val="005934C0"/>
    <w:rsid w:val="005953EE"/>
    <w:rsid w:val="00595847"/>
    <w:rsid w:val="005961A9"/>
    <w:rsid w:val="005962FB"/>
    <w:rsid w:val="0059779F"/>
    <w:rsid w:val="00597BEF"/>
    <w:rsid w:val="005A21B9"/>
    <w:rsid w:val="005A2C2C"/>
    <w:rsid w:val="005A3A21"/>
    <w:rsid w:val="005A5F76"/>
    <w:rsid w:val="005A7A6A"/>
    <w:rsid w:val="005A7CE6"/>
    <w:rsid w:val="005A7E28"/>
    <w:rsid w:val="005B0567"/>
    <w:rsid w:val="005B0BFF"/>
    <w:rsid w:val="005B0CF3"/>
    <w:rsid w:val="005B27C0"/>
    <w:rsid w:val="005B36DD"/>
    <w:rsid w:val="005B3DEF"/>
    <w:rsid w:val="005B3FBF"/>
    <w:rsid w:val="005B4804"/>
    <w:rsid w:val="005B6960"/>
    <w:rsid w:val="005B6BA7"/>
    <w:rsid w:val="005C2713"/>
    <w:rsid w:val="005C3E32"/>
    <w:rsid w:val="005C402B"/>
    <w:rsid w:val="005C44E0"/>
    <w:rsid w:val="005C4CCF"/>
    <w:rsid w:val="005D13DA"/>
    <w:rsid w:val="005D15FF"/>
    <w:rsid w:val="005D2022"/>
    <w:rsid w:val="005D20DE"/>
    <w:rsid w:val="005D247C"/>
    <w:rsid w:val="005D3F5C"/>
    <w:rsid w:val="005D4244"/>
    <w:rsid w:val="005D4AF0"/>
    <w:rsid w:val="005E10D9"/>
    <w:rsid w:val="005E11B9"/>
    <w:rsid w:val="005E2349"/>
    <w:rsid w:val="005E3130"/>
    <w:rsid w:val="005E4337"/>
    <w:rsid w:val="005E5538"/>
    <w:rsid w:val="005E5B98"/>
    <w:rsid w:val="005E76E4"/>
    <w:rsid w:val="005E7EC2"/>
    <w:rsid w:val="005F00E4"/>
    <w:rsid w:val="005F090A"/>
    <w:rsid w:val="005F0F40"/>
    <w:rsid w:val="005F238B"/>
    <w:rsid w:val="005F2D0C"/>
    <w:rsid w:val="005F4CBB"/>
    <w:rsid w:val="005F4F40"/>
    <w:rsid w:val="005F54DE"/>
    <w:rsid w:val="005F5C09"/>
    <w:rsid w:val="005F6DB4"/>
    <w:rsid w:val="005F7425"/>
    <w:rsid w:val="00601763"/>
    <w:rsid w:val="00601869"/>
    <w:rsid w:val="0060256C"/>
    <w:rsid w:val="006040E1"/>
    <w:rsid w:val="0060458F"/>
    <w:rsid w:val="00604EA7"/>
    <w:rsid w:val="0060537C"/>
    <w:rsid w:val="00606699"/>
    <w:rsid w:val="0060701F"/>
    <w:rsid w:val="006116A2"/>
    <w:rsid w:val="00611D5A"/>
    <w:rsid w:val="00612014"/>
    <w:rsid w:val="00612289"/>
    <w:rsid w:val="00612B2F"/>
    <w:rsid w:val="00613FB4"/>
    <w:rsid w:val="00614EDE"/>
    <w:rsid w:val="006158BA"/>
    <w:rsid w:val="00616470"/>
    <w:rsid w:val="00617836"/>
    <w:rsid w:val="006178A6"/>
    <w:rsid w:val="0062035A"/>
    <w:rsid w:val="0062041D"/>
    <w:rsid w:val="00621EB9"/>
    <w:rsid w:val="00622CFA"/>
    <w:rsid w:val="006235F0"/>
    <w:rsid w:val="00623A0E"/>
    <w:rsid w:val="00625A39"/>
    <w:rsid w:val="00625AC6"/>
    <w:rsid w:val="00625CFC"/>
    <w:rsid w:val="0062623B"/>
    <w:rsid w:val="00626742"/>
    <w:rsid w:val="00627261"/>
    <w:rsid w:val="006302B8"/>
    <w:rsid w:val="006310DD"/>
    <w:rsid w:val="006338DC"/>
    <w:rsid w:val="0063464D"/>
    <w:rsid w:val="00634A4B"/>
    <w:rsid w:val="00635B9A"/>
    <w:rsid w:val="00635BB1"/>
    <w:rsid w:val="00636160"/>
    <w:rsid w:val="00637278"/>
    <w:rsid w:val="006377B0"/>
    <w:rsid w:val="0064064B"/>
    <w:rsid w:val="00641C9B"/>
    <w:rsid w:val="00642535"/>
    <w:rsid w:val="00643968"/>
    <w:rsid w:val="006444E2"/>
    <w:rsid w:val="0064464B"/>
    <w:rsid w:val="00644C8B"/>
    <w:rsid w:val="0064570B"/>
    <w:rsid w:val="00645967"/>
    <w:rsid w:val="006467EC"/>
    <w:rsid w:val="00647CC8"/>
    <w:rsid w:val="006505BE"/>
    <w:rsid w:val="00651243"/>
    <w:rsid w:val="006512D4"/>
    <w:rsid w:val="00651526"/>
    <w:rsid w:val="00652160"/>
    <w:rsid w:val="0065227F"/>
    <w:rsid w:val="006528DF"/>
    <w:rsid w:val="00653644"/>
    <w:rsid w:val="00654081"/>
    <w:rsid w:val="00654B9D"/>
    <w:rsid w:val="00656443"/>
    <w:rsid w:val="006577F2"/>
    <w:rsid w:val="00660DEC"/>
    <w:rsid w:val="0066140A"/>
    <w:rsid w:val="00661756"/>
    <w:rsid w:val="006631CF"/>
    <w:rsid w:val="00663260"/>
    <w:rsid w:val="00663FE0"/>
    <w:rsid w:val="00665AAD"/>
    <w:rsid w:val="0066650B"/>
    <w:rsid w:val="00666CAB"/>
    <w:rsid w:val="006714D1"/>
    <w:rsid w:val="00671BF9"/>
    <w:rsid w:val="0067410C"/>
    <w:rsid w:val="00674302"/>
    <w:rsid w:val="00674A7B"/>
    <w:rsid w:val="00675527"/>
    <w:rsid w:val="00675E5E"/>
    <w:rsid w:val="00677BE3"/>
    <w:rsid w:val="00680761"/>
    <w:rsid w:val="006808E0"/>
    <w:rsid w:val="006838BD"/>
    <w:rsid w:val="006841E4"/>
    <w:rsid w:val="006857CE"/>
    <w:rsid w:val="0068647B"/>
    <w:rsid w:val="00690634"/>
    <w:rsid w:val="006916D2"/>
    <w:rsid w:val="0069200B"/>
    <w:rsid w:val="006937EA"/>
    <w:rsid w:val="00693ED6"/>
    <w:rsid w:val="00695B17"/>
    <w:rsid w:val="00697C6E"/>
    <w:rsid w:val="006A0E0C"/>
    <w:rsid w:val="006A3B1C"/>
    <w:rsid w:val="006A6902"/>
    <w:rsid w:val="006A7287"/>
    <w:rsid w:val="006B0041"/>
    <w:rsid w:val="006B0AFB"/>
    <w:rsid w:val="006B0E4E"/>
    <w:rsid w:val="006B152F"/>
    <w:rsid w:val="006B24BB"/>
    <w:rsid w:val="006B65BB"/>
    <w:rsid w:val="006B7FE2"/>
    <w:rsid w:val="006C0063"/>
    <w:rsid w:val="006C12F2"/>
    <w:rsid w:val="006C1BCE"/>
    <w:rsid w:val="006C2C97"/>
    <w:rsid w:val="006C3A42"/>
    <w:rsid w:val="006C4268"/>
    <w:rsid w:val="006C57F7"/>
    <w:rsid w:val="006C7D88"/>
    <w:rsid w:val="006D02C9"/>
    <w:rsid w:val="006D2788"/>
    <w:rsid w:val="006D28DE"/>
    <w:rsid w:val="006D36F4"/>
    <w:rsid w:val="006D68CC"/>
    <w:rsid w:val="006D6B9F"/>
    <w:rsid w:val="006E0D05"/>
    <w:rsid w:val="006E187B"/>
    <w:rsid w:val="006E1A84"/>
    <w:rsid w:val="006E2C6C"/>
    <w:rsid w:val="006E3A0E"/>
    <w:rsid w:val="006E47F4"/>
    <w:rsid w:val="006E7126"/>
    <w:rsid w:val="006E7A3F"/>
    <w:rsid w:val="006F1AA8"/>
    <w:rsid w:val="006F7B90"/>
    <w:rsid w:val="00703727"/>
    <w:rsid w:val="00704786"/>
    <w:rsid w:val="00705683"/>
    <w:rsid w:val="00706D92"/>
    <w:rsid w:val="00706E2C"/>
    <w:rsid w:val="0070700C"/>
    <w:rsid w:val="0070796C"/>
    <w:rsid w:val="00710E22"/>
    <w:rsid w:val="00712362"/>
    <w:rsid w:val="00713152"/>
    <w:rsid w:val="00714095"/>
    <w:rsid w:val="00714247"/>
    <w:rsid w:val="00714FED"/>
    <w:rsid w:val="00715418"/>
    <w:rsid w:val="00716542"/>
    <w:rsid w:val="00721062"/>
    <w:rsid w:val="00722D58"/>
    <w:rsid w:val="00725091"/>
    <w:rsid w:val="00727531"/>
    <w:rsid w:val="007320A2"/>
    <w:rsid w:val="007322ED"/>
    <w:rsid w:val="0073401B"/>
    <w:rsid w:val="00734724"/>
    <w:rsid w:val="007351EE"/>
    <w:rsid w:val="0073563E"/>
    <w:rsid w:val="00736092"/>
    <w:rsid w:val="007367CE"/>
    <w:rsid w:val="00736A6A"/>
    <w:rsid w:val="007374CB"/>
    <w:rsid w:val="00737B94"/>
    <w:rsid w:val="00737DD7"/>
    <w:rsid w:val="007406E6"/>
    <w:rsid w:val="007409E2"/>
    <w:rsid w:val="00740E58"/>
    <w:rsid w:val="00741C26"/>
    <w:rsid w:val="00742AD9"/>
    <w:rsid w:val="00743F0E"/>
    <w:rsid w:val="00744D87"/>
    <w:rsid w:val="00745531"/>
    <w:rsid w:val="00745B70"/>
    <w:rsid w:val="00746186"/>
    <w:rsid w:val="0075054B"/>
    <w:rsid w:val="00750F37"/>
    <w:rsid w:val="0075312E"/>
    <w:rsid w:val="00755476"/>
    <w:rsid w:val="00755EF2"/>
    <w:rsid w:val="0075750C"/>
    <w:rsid w:val="00761065"/>
    <w:rsid w:val="00762EFD"/>
    <w:rsid w:val="0076351C"/>
    <w:rsid w:val="00764F3D"/>
    <w:rsid w:val="0076792C"/>
    <w:rsid w:val="00770BD4"/>
    <w:rsid w:val="00770F3C"/>
    <w:rsid w:val="00771F2D"/>
    <w:rsid w:val="007767C9"/>
    <w:rsid w:val="007805AF"/>
    <w:rsid w:val="00780E5B"/>
    <w:rsid w:val="0078144E"/>
    <w:rsid w:val="00782C22"/>
    <w:rsid w:val="007833D6"/>
    <w:rsid w:val="0078416B"/>
    <w:rsid w:val="00792EC4"/>
    <w:rsid w:val="00792F42"/>
    <w:rsid w:val="0079495C"/>
    <w:rsid w:val="007955B8"/>
    <w:rsid w:val="0079564A"/>
    <w:rsid w:val="00795D66"/>
    <w:rsid w:val="00796CEF"/>
    <w:rsid w:val="007A0444"/>
    <w:rsid w:val="007A48C2"/>
    <w:rsid w:val="007A5302"/>
    <w:rsid w:val="007A549F"/>
    <w:rsid w:val="007A758D"/>
    <w:rsid w:val="007A75AB"/>
    <w:rsid w:val="007A77B5"/>
    <w:rsid w:val="007A786A"/>
    <w:rsid w:val="007B132E"/>
    <w:rsid w:val="007B1539"/>
    <w:rsid w:val="007B2DB9"/>
    <w:rsid w:val="007B3302"/>
    <w:rsid w:val="007B524E"/>
    <w:rsid w:val="007B6C60"/>
    <w:rsid w:val="007B703F"/>
    <w:rsid w:val="007B7121"/>
    <w:rsid w:val="007B7774"/>
    <w:rsid w:val="007C349A"/>
    <w:rsid w:val="007C3731"/>
    <w:rsid w:val="007C374A"/>
    <w:rsid w:val="007C5E0A"/>
    <w:rsid w:val="007C6955"/>
    <w:rsid w:val="007D1946"/>
    <w:rsid w:val="007D1D86"/>
    <w:rsid w:val="007D2767"/>
    <w:rsid w:val="007D34D3"/>
    <w:rsid w:val="007D4092"/>
    <w:rsid w:val="007D466D"/>
    <w:rsid w:val="007D6A20"/>
    <w:rsid w:val="007D7690"/>
    <w:rsid w:val="007E1224"/>
    <w:rsid w:val="007E1D57"/>
    <w:rsid w:val="007E42DF"/>
    <w:rsid w:val="007E43A9"/>
    <w:rsid w:val="007E4814"/>
    <w:rsid w:val="007E6818"/>
    <w:rsid w:val="007E6B80"/>
    <w:rsid w:val="007F1B57"/>
    <w:rsid w:val="007F1C2A"/>
    <w:rsid w:val="007F3CEF"/>
    <w:rsid w:val="007F4C43"/>
    <w:rsid w:val="007F6ABD"/>
    <w:rsid w:val="007F6FEE"/>
    <w:rsid w:val="007F7B3F"/>
    <w:rsid w:val="00800E0E"/>
    <w:rsid w:val="00802567"/>
    <w:rsid w:val="008025F0"/>
    <w:rsid w:val="00802D03"/>
    <w:rsid w:val="00805022"/>
    <w:rsid w:val="008053D5"/>
    <w:rsid w:val="00807B4C"/>
    <w:rsid w:val="008104D0"/>
    <w:rsid w:val="0081055A"/>
    <w:rsid w:val="0081063C"/>
    <w:rsid w:val="00811700"/>
    <w:rsid w:val="008121C2"/>
    <w:rsid w:val="00812746"/>
    <w:rsid w:val="0081287A"/>
    <w:rsid w:val="00813230"/>
    <w:rsid w:val="00820047"/>
    <w:rsid w:val="0082136E"/>
    <w:rsid w:val="00821557"/>
    <w:rsid w:val="0082233A"/>
    <w:rsid w:val="00822D2D"/>
    <w:rsid w:val="008240F2"/>
    <w:rsid w:val="008255AA"/>
    <w:rsid w:val="00827CB6"/>
    <w:rsid w:val="00830EED"/>
    <w:rsid w:val="0083181A"/>
    <w:rsid w:val="008347A4"/>
    <w:rsid w:val="008358C8"/>
    <w:rsid w:val="00835FF0"/>
    <w:rsid w:val="008363D4"/>
    <w:rsid w:val="00836DF7"/>
    <w:rsid w:val="008372D5"/>
    <w:rsid w:val="0084146C"/>
    <w:rsid w:val="0084366C"/>
    <w:rsid w:val="008506DD"/>
    <w:rsid w:val="00852232"/>
    <w:rsid w:val="00852F46"/>
    <w:rsid w:val="008547AD"/>
    <w:rsid w:val="00855419"/>
    <w:rsid w:val="00855849"/>
    <w:rsid w:val="00857A35"/>
    <w:rsid w:val="0086018F"/>
    <w:rsid w:val="00860764"/>
    <w:rsid w:val="0086337F"/>
    <w:rsid w:val="00864F70"/>
    <w:rsid w:val="00865AC2"/>
    <w:rsid w:val="00867BD1"/>
    <w:rsid w:val="00870476"/>
    <w:rsid w:val="00870F44"/>
    <w:rsid w:val="0087114A"/>
    <w:rsid w:val="0087192F"/>
    <w:rsid w:val="00871D54"/>
    <w:rsid w:val="008723E7"/>
    <w:rsid w:val="00873CEA"/>
    <w:rsid w:val="00873D4C"/>
    <w:rsid w:val="008745E9"/>
    <w:rsid w:val="00874A85"/>
    <w:rsid w:val="008756C9"/>
    <w:rsid w:val="00876487"/>
    <w:rsid w:val="00880338"/>
    <w:rsid w:val="00885526"/>
    <w:rsid w:val="008860ED"/>
    <w:rsid w:val="00886962"/>
    <w:rsid w:val="008873A2"/>
    <w:rsid w:val="00890125"/>
    <w:rsid w:val="008901FF"/>
    <w:rsid w:val="00891300"/>
    <w:rsid w:val="00891A72"/>
    <w:rsid w:val="00893B5F"/>
    <w:rsid w:val="00893EBE"/>
    <w:rsid w:val="00894A2E"/>
    <w:rsid w:val="008963D5"/>
    <w:rsid w:val="008A068E"/>
    <w:rsid w:val="008A0732"/>
    <w:rsid w:val="008A0853"/>
    <w:rsid w:val="008A14A0"/>
    <w:rsid w:val="008A19B9"/>
    <w:rsid w:val="008A1DBA"/>
    <w:rsid w:val="008A4FAD"/>
    <w:rsid w:val="008A5D36"/>
    <w:rsid w:val="008A676F"/>
    <w:rsid w:val="008A6A2B"/>
    <w:rsid w:val="008A74CB"/>
    <w:rsid w:val="008B2783"/>
    <w:rsid w:val="008B558C"/>
    <w:rsid w:val="008B5C1A"/>
    <w:rsid w:val="008B5E09"/>
    <w:rsid w:val="008B6898"/>
    <w:rsid w:val="008B7FE0"/>
    <w:rsid w:val="008C0C7F"/>
    <w:rsid w:val="008C1182"/>
    <w:rsid w:val="008C1234"/>
    <w:rsid w:val="008C152C"/>
    <w:rsid w:val="008C19D0"/>
    <w:rsid w:val="008C1A73"/>
    <w:rsid w:val="008C226D"/>
    <w:rsid w:val="008C4304"/>
    <w:rsid w:val="008C4E42"/>
    <w:rsid w:val="008C6DC5"/>
    <w:rsid w:val="008C7486"/>
    <w:rsid w:val="008C7717"/>
    <w:rsid w:val="008C7DE4"/>
    <w:rsid w:val="008D00D3"/>
    <w:rsid w:val="008D1992"/>
    <w:rsid w:val="008D354A"/>
    <w:rsid w:val="008D5E54"/>
    <w:rsid w:val="008D6953"/>
    <w:rsid w:val="008D7203"/>
    <w:rsid w:val="008D762E"/>
    <w:rsid w:val="008D7868"/>
    <w:rsid w:val="008E035B"/>
    <w:rsid w:val="008E1D15"/>
    <w:rsid w:val="008E47E9"/>
    <w:rsid w:val="008E540B"/>
    <w:rsid w:val="008E695C"/>
    <w:rsid w:val="008F0283"/>
    <w:rsid w:val="008F4400"/>
    <w:rsid w:val="008F50AE"/>
    <w:rsid w:val="008F5504"/>
    <w:rsid w:val="008F779A"/>
    <w:rsid w:val="008F7C9E"/>
    <w:rsid w:val="009003F2"/>
    <w:rsid w:val="0090071B"/>
    <w:rsid w:val="009032AE"/>
    <w:rsid w:val="009038CB"/>
    <w:rsid w:val="0090631F"/>
    <w:rsid w:val="009065EA"/>
    <w:rsid w:val="0090784A"/>
    <w:rsid w:val="00910612"/>
    <w:rsid w:val="00910680"/>
    <w:rsid w:val="00910B24"/>
    <w:rsid w:val="0091137A"/>
    <w:rsid w:val="00912501"/>
    <w:rsid w:val="009135D8"/>
    <w:rsid w:val="00914352"/>
    <w:rsid w:val="009143E8"/>
    <w:rsid w:val="009144BE"/>
    <w:rsid w:val="00921064"/>
    <w:rsid w:val="009212F3"/>
    <w:rsid w:val="009259DC"/>
    <w:rsid w:val="00926955"/>
    <w:rsid w:val="00927CA6"/>
    <w:rsid w:val="00930DC0"/>
    <w:rsid w:val="00932928"/>
    <w:rsid w:val="00933924"/>
    <w:rsid w:val="009344DA"/>
    <w:rsid w:val="009365D6"/>
    <w:rsid w:val="009372E5"/>
    <w:rsid w:val="0093763C"/>
    <w:rsid w:val="0094032C"/>
    <w:rsid w:val="009415FF"/>
    <w:rsid w:val="00941900"/>
    <w:rsid w:val="009423C5"/>
    <w:rsid w:val="00944B35"/>
    <w:rsid w:val="00944D02"/>
    <w:rsid w:val="00944EA0"/>
    <w:rsid w:val="00944FE2"/>
    <w:rsid w:val="00944FEE"/>
    <w:rsid w:val="0094603C"/>
    <w:rsid w:val="00947312"/>
    <w:rsid w:val="009506EA"/>
    <w:rsid w:val="0095070B"/>
    <w:rsid w:val="00951F25"/>
    <w:rsid w:val="00952F25"/>
    <w:rsid w:val="009537DE"/>
    <w:rsid w:val="00953D2D"/>
    <w:rsid w:val="00957BA7"/>
    <w:rsid w:val="00961DDD"/>
    <w:rsid w:val="00961DFB"/>
    <w:rsid w:val="00963BB6"/>
    <w:rsid w:val="00964152"/>
    <w:rsid w:val="00966445"/>
    <w:rsid w:val="00966A43"/>
    <w:rsid w:val="009679A4"/>
    <w:rsid w:val="00970845"/>
    <w:rsid w:val="009710B6"/>
    <w:rsid w:val="00971C41"/>
    <w:rsid w:val="00971CB3"/>
    <w:rsid w:val="00973945"/>
    <w:rsid w:val="009745A7"/>
    <w:rsid w:val="00975EA7"/>
    <w:rsid w:val="00976D34"/>
    <w:rsid w:val="00980E77"/>
    <w:rsid w:val="00982C3A"/>
    <w:rsid w:val="00984AB1"/>
    <w:rsid w:val="00985AB8"/>
    <w:rsid w:val="009870B8"/>
    <w:rsid w:val="00987F26"/>
    <w:rsid w:val="0099003A"/>
    <w:rsid w:val="0099107A"/>
    <w:rsid w:val="00992F4E"/>
    <w:rsid w:val="00993A40"/>
    <w:rsid w:val="00996A67"/>
    <w:rsid w:val="009974AC"/>
    <w:rsid w:val="009979D3"/>
    <w:rsid w:val="009A0A6B"/>
    <w:rsid w:val="009A0BDC"/>
    <w:rsid w:val="009A3570"/>
    <w:rsid w:val="009A4F8B"/>
    <w:rsid w:val="009A5D75"/>
    <w:rsid w:val="009A6124"/>
    <w:rsid w:val="009A7F8E"/>
    <w:rsid w:val="009B361E"/>
    <w:rsid w:val="009B3C0E"/>
    <w:rsid w:val="009B3F34"/>
    <w:rsid w:val="009B6645"/>
    <w:rsid w:val="009B680F"/>
    <w:rsid w:val="009B72D0"/>
    <w:rsid w:val="009B7357"/>
    <w:rsid w:val="009B76E3"/>
    <w:rsid w:val="009C0514"/>
    <w:rsid w:val="009C0524"/>
    <w:rsid w:val="009C0786"/>
    <w:rsid w:val="009C097F"/>
    <w:rsid w:val="009C1355"/>
    <w:rsid w:val="009C1A27"/>
    <w:rsid w:val="009C1E2F"/>
    <w:rsid w:val="009C2715"/>
    <w:rsid w:val="009C4D71"/>
    <w:rsid w:val="009C5282"/>
    <w:rsid w:val="009D00BE"/>
    <w:rsid w:val="009D196B"/>
    <w:rsid w:val="009D2A41"/>
    <w:rsid w:val="009D4372"/>
    <w:rsid w:val="009D4528"/>
    <w:rsid w:val="009D59DE"/>
    <w:rsid w:val="009D6CD2"/>
    <w:rsid w:val="009D6E8B"/>
    <w:rsid w:val="009D713A"/>
    <w:rsid w:val="009E0034"/>
    <w:rsid w:val="009E3BC4"/>
    <w:rsid w:val="009E64AB"/>
    <w:rsid w:val="009E6D3C"/>
    <w:rsid w:val="009F0363"/>
    <w:rsid w:val="009F06D4"/>
    <w:rsid w:val="009F090D"/>
    <w:rsid w:val="009F1286"/>
    <w:rsid w:val="009F1685"/>
    <w:rsid w:val="009F3BD4"/>
    <w:rsid w:val="009F3EE2"/>
    <w:rsid w:val="009F40E4"/>
    <w:rsid w:val="009F575E"/>
    <w:rsid w:val="009F5DA0"/>
    <w:rsid w:val="009F665E"/>
    <w:rsid w:val="009F6999"/>
    <w:rsid w:val="009F6C3E"/>
    <w:rsid w:val="009F7167"/>
    <w:rsid w:val="009F77F4"/>
    <w:rsid w:val="009F7F60"/>
    <w:rsid w:val="00A00556"/>
    <w:rsid w:val="00A04430"/>
    <w:rsid w:val="00A06980"/>
    <w:rsid w:val="00A07516"/>
    <w:rsid w:val="00A116B1"/>
    <w:rsid w:val="00A12B05"/>
    <w:rsid w:val="00A15352"/>
    <w:rsid w:val="00A15DF7"/>
    <w:rsid w:val="00A16D00"/>
    <w:rsid w:val="00A2083F"/>
    <w:rsid w:val="00A20A6C"/>
    <w:rsid w:val="00A20A87"/>
    <w:rsid w:val="00A2238F"/>
    <w:rsid w:val="00A231FD"/>
    <w:rsid w:val="00A24BE9"/>
    <w:rsid w:val="00A25487"/>
    <w:rsid w:val="00A26D24"/>
    <w:rsid w:val="00A27F1C"/>
    <w:rsid w:val="00A304D9"/>
    <w:rsid w:val="00A31569"/>
    <w:rsid w:val="00A322D1"/>
    <w:rsid w:val="00A32808"/>
    <w:rsid w:val="00A32E8B"/>
    <w:rsid w:val="00A3567F"/>
    <w:rsid w:val="00A35E33"/>
    <w:rsid w:val="00A4027D"/>
    <w:rsid w:val="00A434F4"/>
    <w:rsid w:val="00A43A1A"/>
    <w:rsid w:val="00A45568"/>
    <w:rsid w:val="00A461AF"/>
    <w:rsid w:val="00A46597"/>
    <w:rsid w:val="00A467E2"/>
    <w:rsid w:val="00A469EB"/>
    <w:rsid w:val="00A52A72"/>
    <w:rsid w:val="00A530B1"/>
    <w:rsid w:val="00A532D5"/>
    <w:rsid w:val="00A60590"/>
    <w:rsid w:val="00A62E38"/>
    <w:rsid w:val="00A665B9"/>
    <w:rsid w:val="00A66758"/>
    <w:rsid w:val="00A67887"/>
    <w:rsid w:val="00A72ECD"/>
    <w:rsid w:val="00A76475"/>
    <w:rsid w:val="00A76B28"/>
    <w:rsid w:val="00A80375"/>
    <w:rsid w:val="00A805F5"/>
    <w:rsid w:val="00A80C42"/>
    <w:rsid w:val="00A83921"/>
    <w:rsid w:val="00A8422D"/>
    <w:rsid w:val="00A8447D"/>
    <w:rsid w:val="00A87ED1"/>
    <w:rsid w:val="00A96269"/>
    <w:rsid w:val="00A97D7B"/>
    <w:rsid w:val="00AA239B"/>
    <w:rsid w:val="00AA3781"/>
    <w:rsid w:val="00AA49B4"/>
    <w:rsid w:val="00AA609F"/>
    <w:rsid w:val="00AA6CA8"/>
    <w:rsid w:val="00AB03EB"/>
    <w:rsid w:val="00AB0BFB"/>
    <w:rsid w:val="00AB5B85"/>
    <w:rsid w:val="00AB7033"/>
    <w:rsid w:val="00AB7700"/>
    <w:rsid w:val="00AC07E7"/>
    <w:rsid w:val="00AC0A84"/>
    <w:rsid w:val="00AC2099"/>
    <w:rsid w:val="00AC2A95"/>
    <w:rsid w:val="00AC32D5"/>
    <w:rsid w:val="00AC350F"/>
    <w:rsid w:val="00AC4050"/>
    <w:rsid w:val="00AC5FE6"/>
    <w:rsid w:val="00AC733C"/>
    <w:rsid w:val="00AD0810"/>
    <w:rsid w:val="00AD0BE1"/>
    <w:rsid w:val="00AD16AD"/>
    <w:rsid w:val="00AD3F64"/>
    <w:rsid w:val="00AD610C"/>
    <w:rsid w:val="00AD63FD"/>
    <w:rsid w:val="00AD6802"/>
    <w:rsid w:val="00AE0B5F"/>
    <w:rsid w:val="00AE16A7"/>
    <w:rsid w:val="00AE1A52"/>
    <w:rsid w:val="00AE228D"/>
    <w:rsid w:val="00AE26D7"/>
    <w:rsid w:val="00AE5728"/>
    <w:rsid w:val="00AE57CF"/>
    <w:rsid w:val="00AE59D6"/>
    <w:rsid w:val="00AE6C7E"/>
    <w:rsid w:val="00AE7AE8"/>
    <w:rsid w:val="00AF2480"/>
    <w:rsid w:val="00AF27A1"/>
    <w:rsid w:val="00AF7E96"/>
    <w:rsid w:val="00B006EA"/>
    <w:rsid w:val="00B019A4"/>
    <w:rsid w:val="00B0219E"/>
    <w:rsid w:val="00B03136"/>
    <w:rsid w:val="00B0358F"/>
    <w:rsid w:val="00B03DF9"/>
    <w:rsid w:val="00B05F4A"/>
    <w:rsid w:val="00B06732"/>
    <w:rsid w:val="00B07233"/>
    <w:rsid w:val="00B0789E"/>
    <w:rsid w:val="00B07FB5"/>
    <w:rsid w:val="00B10BD7"/>
    <w:rsid w:val="00B10FEB"/>
    <w:rsid w:val="00B1181E"/>
    <w:rsid w:val="00B1241B"/>
    <w:rsid w:val="00B12F60"/>
    <w:rsid w:val="00B14452"/>
    <w:rsid w:val="00B152EA"/>
    <w:rsid w:val="00B1571C"/>
    <w:rsid w:val="00B1677A"/>
    <w:rsid w:val="00B20A51"/>
    <w:rsid w:val="00B21B04"/>
    <w:rsid w:val="00B21E80"/>
    <w:rsid w:val="00B22608"/>
    <w:rsid w:val="00B2307A"/>
    <w:rsid w:val="00B25414"/>
    <w:rsid w:val="00B27CF6"/>
    <w:rsid w:val="00B30F94"/>
    <w:rsid w:val="00B322C5"/>
    <w:rsid w:val="00B34F8D"/>
    <w:rsid w:val="00B35385"/>
    <w:rsid w:val="00B35926"/>
    <w:rsid w:val="00B35EEE"/>
    <w:rsid w:val="00B41660"/>
    <w:rsid w:val="00B41E13"/>
    <w:rsid w:val="00B4283C"/>
    <w:rsid w:val="00B4320E"/>
    <w:rsid w:val="00B4391C"/>
    <w:rsid w:val="00B43E6B"/>
    <w:rsid w:val="00B44A76"/>
    <w:rsid w:val="00B45FF6"/>
    <w:rsid w:val="00B46005"/>
    <w:rsid w:val="00B46A43"/>
    <w:rsid w:val="00B473AE"/>
    <w:rsid w:val="00B47E3D"/>
    <w:rsid w:val="00B47FE6"/>
    <w:rsid w:val="00B51CC6"/>
    <w:rsid w:val="00B521EB"/>
    <w:rsid w:val="00B523A4"/>
    <w:rsid w:val="00B525F2"/>
    <w:rsid w:val="00B52DEB"/>
    <w:rsid w:val="00B5414D"/>
    <w:rsid w:val="00B5788B"/>
    <w:rsid w:val="00B60549"/>
    <w:rsid w:val="00B606F9"/>
    <w:rsid w:val="00B63C6E"/>
    <w:rsid w:val="00B678D3"/>
    <w:rsid w:val="00B70CEB"/>
    <w:rsid w:val="00B71541"/>
    <w:rsid w:val="00B715B3"/>
    <w:rsid w:val="00B716FC"/>
    <w:rsid w:val="00B71C42"/>
    <w:rsid w:val="00B743E7"/>
    <w:rsid w:val="00B75D15"/>
    <w:rsid w:val="00B75F3D"/>
    <w:rsid w:val="00B76812"/>
    <w:rsid w:val="00B76844"/>
    <w:rsid w:val="00B769FD"/>
    <w:rsid w:val="00B8044A"/>
    <w:rsid w:val="00B806DF"/>
    <w:rsid w:val="00B82C36"/>
    <w:rsid w:val="00B82DC7"/>
    <w:rsid w:val="00B82F8F"/>
    <w:rsid w:val="00B8347F"/>
    <w:rsid w:val="00B845AB"/>
    <w:rsid w:val="00B84858"/>
    <w:rsid w:val="00B84A68"/>
    <w:rsid w:val="00B84BFD"/>
    <w:rsid w:val="00B86226"/>
    <w:rsid w:val="00B8624E"/>
    <w:rsid w:val="00B8760E"/>
    <w:rsid w:val="00B87B77"/>
    <w:rsid w:val="00B87E57"/>
    <w:rsid w:val="00B90323"/>
    <w:rsid w:val="00B9042B"/>
    <w:rsid w:val="00B945B0"/>
    <w:rsid w:val="00B94ED0"/>
    <w:rsid w:val="00B94EE3"/>
    <w:rsid w:val="00B971E6"/>
    <w:rsid w:val="00B97638"/>
    <w:rsid w:val="00BA06B1"/>
    <w:rsid w:val="00BA06D8"/>
    <w:rsid w:val="00BA0EDE"/>
    <w:rsid w:val="00BA3168"/>
    <w:rsid w:val="00BA39F6"/>
    <w:rsid w:val="00BA3DDD"/>
    <w:rsid w:val="00BA4129"/>
    <w:rsid w:val="00BB19B6"/>
    <w:rsid w:val="00BB247D"/>
    <w:rsid w:val="00BB30E3"/>
    <w:rsid w:val="00BB4E8B"/>
    <w:rsid w:val="00BB5436"/>
    <w:rsid w:val="00BB58F3"/>
    <w:rsid w:val="00BB5CD2"/>
    <w:rsid w:val="00BC0C56"/>
    <w:rsid w:val="00BC2343"/>
    <w:rsid w:val="00BC2A9A"/>
    <w:rsid w:val="00BC6FA6"/>
    <w:rsid w:val="00BC7DF8"/>
    <w:rsid w:val="00BD0AC8"/>
    <w:rsid w:val="00BD0F17"/>
    <w:rsid w:val="00BD25CA"/>
    <w:rsid w:val="00BD2DCB"/>
    <w:rsid w:val="00BD4828"/>
    <w:rsid w:val="00BD54D9"/>
    <w:rsid w:val="00BD57A6"/>
    <w:rsid w:val="00BD799B"/>
    <w:rsid w:val="00BD7ACD"/>
    <w:rsid w:val="00BE4C7B"/>
    <w:rsid w:val="00BE684F"/>
    <w:rsid w:val="00BE7883"/>
    <w:rsid w:val="00BF213E"/>
    <w:rsid w:val="00BF2663"/>
    <w:rsid w:val="00BF6C92"/>
    <w:rsid w:val="00BF704A"/>
    <w:rsid w:val="00C00DC8"/>
    <w:rsid w:val="00C01400"/>
    <w:rsid w:val="00C02F3E"/>
    <w:rsid w:val="00C03BA1"/>
    <w:rsid w:val="00C04FD5"/>
    <w:rsid w:val="00C07936"/>
    <w:rsid w:val="00C07C5F"/>
    <w:rsid w:val="00C07F73"/>
    <w:rsid w:val="00C10808"/>
    <w:rsid w:val="00C11E5D"/>
    <w:rsid w:val="00C121D7"/>
    <w:rsid w:val="00C14838"/>
    <w:rsid w:val="00C14950"/>
    <w:rsid w:val="00C14CBD"/>
    <w:rsid w:val="00C15429"/>
    <w:rsid w:val="00C15F0E"/>
    <w:rsid w:val="00C20DA3"/>
    <w:rsid w:val="00C20E7F"/>
    <w:rsid w:val="00C2311A"/>
    <w:rsid w:val="00C258E0"/>
    <w:rsid w:val="00C25E9B"/>
    <w:rsid w:val="00C262C2"/>
    <w:rsid w:val="00C26D24"/>
    <w:rsid w:val="00C26FEE"/>
    <w:rsid w:val="00C32495"/>
    <w:rsid w:val="00C34CD8"/>
    <w:rsid w:val="00C3687B"/>
    <w:rsid w:val="00C37601"/>
    <w:rsid w:val="00C413EB"/>
    <w:rsid w:val="00C41854"/>
    <w:rsid w:val="00C45946"/>
    <w:rsid w:val="00C52E23"/>
    <w:rsid w:val="00C5477C"/>
    <w:rsid w:val="00C565D8"/>
    <w:rsid w:val="00C5684F"/>
    <w:rsid w:val="00C57E42"/>
    <w:rsid w:val="00C6002F"/>
    <w:rsid w:val="00C62EB6"/>
    <w:rsid w:val="00C631BC"/>
    <w:rsid w:val="00C634AD"/>
    <w:rsid w:val="00C639FA"/>
    <w:rsid w:val="00C64214"/>
    <w:rsid w:val="00C647A1"/>
    <w:rsid w:val="00C64A22"/>
    <w:rsid w:val="00C65AF6"/>
    <w:rsid w:val="00C66151"/>
    <w:rsid w:val="00C66923"/>
    <w:rsid w:val="00C712E0"/>
    <w:rsid w:val="00C72044"/>
    <w:rsid w:val="00C7221A"/>
    <w:rsid w:val="00C72FB1"/>
    <w:rsid w:val="00C76F75"/>
    <w:rsid w:val="00C80939"/>
    <w:rsid w:val="00C80D5E"/>
    <w:rsid w:val="00C810A7"/>
    <w:rsid w:val="00C810AA"/>
    <w:rsid w:val="00C81A78"/>
    <w:rsid w:val="00C82468"/>
    <w:rsid w:val="00C838F3"/>
    <w:rsid w:val="00C83C00"/>
    <w:rsid w:val="00C842D4"/>
    <w:rsid w:val="00C871C2"/>
    <w:rsid w:val="00C91897"/>
    <w:rsid w:val="00C925FE"/>
    <w:rsid w:val="00C95910"/>
    <w:rsid w:val="00C96143"/>
    <w:rsid w:val="00C9620F"/>
    <w:rsid w:val="00C97036"/>
    <w:rsid w:val="00CA0962"/>
    <w:rsid w:val="00CA2088"/>
    <w:rsid w:val="00CA3A36"/>
    <w:rsid w:val="00CA3E7B"/>
    <w:rsid w:val="00CA7555"/>
    <w:rsid w:val="00CA7974"/>
    <w:rsid w:val="00CA7A09"/>
    <w:rsid w:val="00CA7B8D"/>
    <w:rsid w:val="00CB08A9"/>
    <w:rsid w:val="00CB2388"/>
    <w:rsid w:val="00CB3128"/>
    <w:rsid w:val="00CB3FF9"/>
    <w:rsid w:val="00CB4ED8"/>
    <w:rsid w:val="00CB59C0"/>
    <w:rsid w:val="00CB6833"/>
    <w:rsid w:val="00CC0AEB"/>
    <w:rsid w:val="00CC3079"/>
    <w:rsid w:val="00CC3EA6"/>
    <w:rsid w:val="00CC593A"/>
    <w:rsid w:val="00CC5DEE"/>
    <w:rsid w:val="00CC698B"/>
    <w:rsid w:val="00CD2315"/>
    <w:rsid w:val="00CD6823"/>
    <w:rsid w:val="00CD7A4B"/>
    <w:rsid w:val="00CE1E0B"/>
    <w:rsid w:val="00CE2E6B"/>
    <w:rsid w:val="00CE2F6A"/>
    <w:rsid w:val="00CE30A2"/>
    <w:rsid w:val="00CE3A7E"/>
    <w:rsid w:val="00CE3C38"/>
    <w:rsid w:val="00CE4C67"/>
    <w:rsid w:val="00CE5999"/>
    <w:rsid w:val="00CE5D14"/>
    <w:rsid w:val="00CE6716"/>
    <w:rsid w:val="00CE73A1"/>
    <w:rsid w:val="00CE73C6"/>
    <w:rsid w:val="00CE7916"/>
    <w:rsid w:val="00CE7ADB"/>
    <w:rsid w:val="00CF08D7"/>
    <w:rsid w:val="00CF281E"/>
    <w:rsid w:val="00CF2C38"/>
    <w:rsid w:val="00CF3346"/>
    <w:rsid w:val="00CF4E5B"/>
    <w:rsid w:val="00CF5DD0"/>
    <w:rsid w:val="00CF6769"/>
    <w:rsid w:val="00CF7A50"/>
    <w:rsid w:val="00D0184C"/>
    <w:rsid w:val="00D02DC9"/>
    <w:rsid w:val="00D03278"/>
    <w:rsid w:val="00D07680"/>
    <w:rsid w:val="00D11D53"/>
    <w:rsid w:val="00D128DB"/>
    <w:rsid w:val="00D130A0"/>
    <w:rsid w:val="00D1313A"/>
    <w:rsid w:val="00D13817"/>
    <w:rsid w:val="00D14A52"/>
    <w:rsid w:val="00D1606A"/>
    <w:rsid w:val="00D170C3"/>
    <w:rsid w:val="00D1791E"/>
    <w:rsid w:val="00D179BB"/>
    <w:rsid w:val="00D20C3F"/>
    <w:rsid w:val="00D20E4C"/>
    <w:rsid w:val="00D2146F"/>
    <w:rsid w:val="00D219DB"/>
    <w:rsid w:val="00D22539"/>
    <w:rsid w:val="00D22C17"/>
    <w:rsid w:val="00D2353A"/>
    <w:rsid w:val="00D24D9E"/>
    <w:rsid w:val="00D24F0D"/>
    <w:rsid w:val="00D257CE"/>
    <w:rsid w:val="00D262CB"/>
    <w:rsid w:val="00D26972"/>
    <w:rsid w:val="00D2751A"/>
    <w:rsid w:val="00D27FEC"/>
    <w:rsid w:val="00D30822"/>
    <w:rsid w:val="00D30EC0"/>
    <w:rsid w:val="00D32172"/>
    <w:rsid w:val="00D348D9"/>
    <w:rsid w:val="00D353E2"/>
    <w:rsid w:val="00D403C3"/>
    <w:rsid w:val="00D404F4"/>
    <w:rsid w:val="00D4068B"/>
    <w:rsid w:val="00D41CA1"/>
    <w:rsid w:val="00D42A00"/>
    <w:rsid w:val="00D42CB1"/>
    <w:rsid w:val="00D4646F"/>
    <w:rsid w:val="00D4699E"/>
    <w:rsid w:val="00D4790D"/>
    <w:rsid w:val="00D47D1A"/>
    <w:rsid w:val="00D47D61"/>
    <w:rsid w:val="00D54F02"/>
    <w:rsid w:val="00D56A6A"/>
    <w:rsid w:val="00D62118"/>
    <w:rsid w:val="00D64C7F"/>
    <w:rsid w:val="00D65234"/>
    <w:rsid w:val="00D664F8"/>
    <w:rsid w:val="00D66EDD"/>
    <w:rsid w:val="00D67416"/>
    <w:rsid w:val="00D677DF"/>
    <w:rsid w:val="00D706D8"/>
    <w:rsid w:val="00D70866"/>
    <w:rsid w:val="00D70D02"/>
    <w:rsid w:val="00D71B15"/>
    <w:rsid w:val="00D7236C"/>
    <w:rsid w:val="00D7260B"/>
    <w:rsid w:val="00D734FE"/>
    <w:rsid w:val="00D73EF3"/>
    <w:rsid w:val="00D76E06"/>
    <w:rsid w:val="00D76E59"/>
    <w:rsid w:val="00D77A9E"/>
    <w:rsid w:val="00D81038"/>
    <w:rsid w:val="00D818E3"/>
    <w:rsid w:val="00D81D3B"/>
    <w:rsid w:val="00D82D29"/>
    <w:rsid w:val="00D8362C"/>
    <w:rsid w:val="00D83F97"/>
    <w:rsid w:val="00D849F7"/>
    <w:rsid w:val="00D85090"/>
    <w:rsid w:val="00D851E2"/>
    <w:rsid w:val="00D8551E"/>
    <w:rsid w:val="00D85B76"/>
    <w:rsid w:val="00D861B5"/>
    <w:rsid w:val="00D87B06"/>
    <w:rsid w:val="00D90343"/>
    <w:rsid w:val="00D90677"/>
    <w:rsid w:val="00D9080E"/>
    <w:rsid w:val="00D915A1"/>
    <w:rsid w:val="00D91A53"/>
    <w:rsid w:val="00D9487F"/>
    <w:rsid w:val="00D96361"/>
    <w:rsid w:val="00D97E97"/>
    <w:rsid w:val="00DA0279"/>
    <w:rsid w:val="00DA229E"/>
    <w:rsid w:val="00DA2CDE"/>
    <w:rsid w:val="00DA2D2F"/>
    <w:rsid w:val="00DA60C6"/>
    <w:rsid w:val="00DA6940"/>
    <w:rsid w:val="00DA7FF3"/>
    <w:rsid w:val="00DB0D32"/>
    <w:rsid w:val="00DB0E64"/>
    <w:rsid w:val="00DB117B"/>
    <w:rsid w:val="00DB11A1"/>
    <w:rsid w:val="00DB16BB"/>
    <w:rsid w:val="00DB4148"/>
    <w:rsid w:val="00DB4259"/>
    <w:rsid w:val="00DB4D73"/>
    <w:rsid w:val="00DB560A"/>
    <w:rsid w:val="00DB5D5D"/>
    <w:rsid w:val="00DB62A9"/>
    <w:rsid w:val="00DB7AEC"/>
    <w:rsid w:val="00DB7C90"/>
    <w:rsid w:val="00DC09C9"/>
    <w:rsid w:val="00DC11A7"/>
    <w:rsid w:val="00DC2A9D"/>
    <w:rsid w:val="00DC3C95"/>
    <w:rsid w:val="00DC6842"/>
    <w:rsid w:val="00DD00B2"/>
    <w:rsid w:val="00DD0389"/>
    <w:rsid w:val="00DD091D"/>
    <w:rsid w:val="00DD14F5"/>
    <w:rsid w:val="00DD2E08"/>
    <w:rsid w:val="00DD3356"/>
    <w:rsid w:val="00DD39F6"/>
    <w:rsid w:val="00DD483C"/>
    <w:rsid w:val="00DD5980"/>
    <w:rsid w:val="00DD6C99"/>
    <w:rsid w:val="00DD72BC"/>
    <w:rsid w:val="00DD72D9"/>
    <w:rsid w:val="00DD756D"/>
    <w:rsid w:val="00DE42E9"/>
    <w:rsid w:val="00DE79CE"/>
    <w:rsid w:val="00DE7E1C"/>
    <w:rsid w:val="00DE7E46"/>
    <w:rsid w:val="00DF0123"/>
    <w:rsid w:val="00DF11D1"/>
    <w:rsid w:val="00DF13E9"/>
    <w:rsid w:val="00DF46F8"/>
    <w:rsid w:val="00DF558F"/>
    <w:rsid w:val="00DF604A"/>
    <w:rsid w:val="00DF63D7"/>
    <w:rsid w:val="00DF65E8"/>
    <w:rsid w:val="00DF6BF7"/>
    <w:rsid w:val="00DF6FA0"/>
    <w:rsid w:val="00DF7ED1"/>
    <w:rsid w:val="00E00D0C"/>
    <w:rsid w:val="00E00D81"/>
    <w:rsid w:val="00E01AB8"/>
    <w:rsid w:val="00E025E8"/>
    <w:rsid w:val="00E041CA"/>
    <w:rsid w:val="00E043C9"/>
    <w:rsid w:val="00E10160"/>
    <w:rsid w:val="00E10C35"/>
    <w:rsid w:val="00E125ED"/>
    <w:rsid w:val="00E13A60"/>
    <w:rsid w:val="00E14ADC"/>
    <w:rsid w:val="00E1692B"/>
    <w:rsid w:val="00E16BF0"/>
    <w:rsid w:val="00E17C4D"/>
    <w:rsid w:val="00E20528"/>
    <w:rsid w:val="00E21234"/>
    <w:rsid w:val="00E21AC4"/>
    <w:rsid w:val="00E22854"/>
    <w:rsid w:val="00E228E4"/>
    <w:rsid w:val="00E23D5F"/>
    <w:rsid w:val="00E24ED5"/>
    <w:rsid w:val="00E301C8"/>
    <w:rsid w:val="00E304C1"/>
    <w:rsid w:val="00E30604"/>
    <w:rsid w:val="00E30C22"/>
    <w:rsid w:val="00E312D7"/>
    <w:rsid w:val="00E32416"/>
    <w:rsid w:val="00E32860"/>
    <w:rsid w:val="00E32B6E"/>
    <w:rsid w:val="00E33341"/>
    <w:rsid w:val="00E33882"/>
    <w:rsid w:val="00E35135"/>
    <w:rsid w:val="00E35542"/>
    <w:rsid w:val="00E4020F"/>
    <w:rsid w:val="00E416D4"/>
    <w:rsid w:val="00E42CCE"/>
    <w:rsid w:val="00E43429"/>
    <w:rsid w:val="00E444B1"/>
    <w:rsid w:val="00E465FB"/>
    <w:rsid w:val="00E47DEA"/>
    <w:rsid w:val="00E50E6D"/>
    <w:rsid w:val="00E50FC5"/>
    <w:rsid w:val="00E518DB"/>
    <w:rsid w:val="00E520E4"/>
    <w:rsid w:val="00E524F1"/>
    <w:rsid w:val="00E546B7"/>
    <w:rsid w:val="00E559F3"/>
    <w:rsid w:val="00E56F22"/>
    <w:rsid w:val="00E61AEC"/>
    <w:rsid w:val="00E62205"/>
    <w:rsid w:val="00E63ECC"/>
    <w:rsid w:val="00E63FB9"/>
    <w:rsid w:val="00E649F4"/>
    <w:rsid w:val="00E65BAA"/>
    <w:rsid w:val="00E6625B"/>
    <w:rsid w:val="00E677A7"/>
    <w:rsid w:val="00E70234"/>
    <w:rsid w:val="00E70FAF"/>
    <w:rsid w:val="00E71422"/>
    <w:rsid w:val="00E72072"/>
    <w:rsid w:val="00E7286B"/>
    <w:rsid w:val="00E730AE"/>
    <w:rsid w:val="00E7461A"/>
    <w:rsid w:val="00E763E1"/>
    <w:rsid w:val="00E7716C"/>
    <w:rsid w:val="00E777F1"/>
    <w:rsid w:val="00E80372"/>
    <w:rsid w:val="00E81AD5"/>
    <w:rsid w:val="00E83F3B"/>
    <w:rsid w:val="00E8448E"/>
    <w:rsid w:val="00E84909"/>
    <w:rsid w:val="00E86BA2"/>
    <w:rsid w:val="00E86F6B"/>
    <w:rsid w:val="00E87F4A"/>
    <w:rsid w:val="00E904E5"/>
    <w:rsid w:val="00E90F1E"/>
    <w:rsid w:val="00E912BC"/>
    <w:rsid w:val="00E9136E"/>
    <w:rsid w:val="00E913EA"/>
    <w:rsid w:val="00E92829"/>
    <w:rsid w:val="00E93BD0"/>
    <w:rsid w:val="00E9549B"/>
    <w:rsid w:val="00E969E4"/>
    <w:rsid w:val="00E970EC"/>
    <w:rsid w:val="00E97110"/>
    <w:rsid w:val="00E97FDA"/>
    <w:rsid w:val="00EA0C89"/>
    <w:rsid w:val="00EA1C4A"/>
    <w:rsid w:val="00EA1C69"/>
    <w:rsid w:val="00EA3E3B"/>
    <w:rsid w:val="00EA4C70"/>
    <w:rsid w:val="00EA5A80"/>
    <w:rsid w:val="00EB0D00"/>
    <w:rsid w:val="00EB1B53"/>
    <w:rsid w:val="00EB28F5"/>
    <w:rsid w:val="00EB3672"/>
    <w:rsid w:val="00EB5095"/>
    <w:rsid w:val="00EB5DA8"/>
    <w:rsid w:val="00EB6572"/>
    <w:rsid w:val="00EC06BA"/>
    <w:rsid w:val="00EC0928"/>
    <w:rsid w:val="00EC0DC7"/>
    <w:rsid w:val="00EC0E51"/>
    <w:rsid w:val="00EC17CE"/>
    <w:rsid w:val="00EC2558"/>
    <w:rsid w:val="00EC2D5A"/>
    <w:rsid w:val="00EC3232"/>
    <w:rsid w:val="00EC457B"/>
    <w:rsid w:val="00EC56B2"/>
    <w:rsid w:val="00EC613E"/>
    <w:rsid w:val="00EC7A02"/>
    <w:rsid w:val="00EC7EE0"/>
    <w:rsid w:val="00ED252D"/>
    <w:rsid w:val="00ED2FCA"/>
    <w:rsid w:val="00ED32B7"/>
    <w:rsid w:val="00ED40D5"/>
    <w:rsid w:val="00ED40DB"/>
    <w:rsid w:val="00ED455F"/>
    <w:rsid w:val="00ED5747"/>
    <w:rsid w:val="00ED6912"/>
    <w:rsid w:val="00ED6C9E"/>
    <w:rsid w:val="00EE050B"/>
    <w:rsid w:val="00EE0581"/>
    <w:rsid w:val="00EE5BA1"/>
    <w:rsid w:val="00EE6E50"/>
    <w:rsid w:val="00EE7982"/>
    <w:rsid w:val="00EF201F"/>
    <w:rsid w:val="00EF2339"/>
    <w:rsid w:val="00EF2B6B"/>
    <w:rsid w:val="00EF5004"/>
    <w:rsid w:val="00EF6C7E"/>
    <w:rsid w:val="00EF7AA5"/>
    <w:rsid w:val="00F007C6"/>
    <w:rsid w:val="00F01728"/>
    <w:rsid w:val="00F034DC"/>
    <w:rsid w:val="00F03E77"/>
    <w:rsid w:val="00F06E22"/>
    <w:rsid w:val="00F07C98"/>
    <w:rsid w:val="00F11631"/>
    <w:rsid w:val="00F11709"/>
    <w:rsid w:val="00F11A19"/>
    <w:rsid w:val="00F121D0"/>
    <w:rsid w:val="00F123C9"/>
    <w:rsid w:val="00F126B3"/>
    <w:rsid w:val="00F14B68"/>
    <w:rsid w:val="00F15C84"/>
    <w:rsid w:val="00F200FD"/>
    <w:rsid w:val="00F21477"/>
    <w:rsid w:val="00F22DC0"/>
    <w:rsid w:val="00F23E23"/>
    <w:rsid w:val="00F248AD"/>
    <w:rsid w:val="00F248D3"/>
    <w:rsid w:val="00F26E77"/>
    <w:rsid w:val="00F2777D"/>
    <w:rsid w:val="00F31662"/>
    <w:rsid w:val="00F31E05"/>
    <w:rsid w:val="00F41718"/>
    <w:rsid w:val="00F41D45"/>
    <w:rsid w:val="00F4210E"/>
    <w:rsid w:val="00F4224D"/>
    <w:rsid w:val="00F425A3"/>
    <w:rsid w:val="00F426D8"/>
    <w:rsid w:val="00F44CD3"/>
    <w:rsid w:val="00F50E26"/>
    <w:rsid w:val="00F529B3"/>
    <w:rsid w:val="00F54559"/>
    <w:rsid w:val="00F547F1"/>
    <w:rsid w:val="00F55532"/>
    <w:rsid w:val="00F55E4E"/>
    <w:rsid w:val="00F56A18"/>
    <w:rsid w:val="00F6003E"/>
    <w:rsid w:val="00F609FA"/>
    <w:rsid w:val="00F619AF"/>
    <w:rsid w:val="00F622D8"/>
    <w:rsid w:val="00F62692"/>
    <w:rsid w:val="00F62D9C"/>
    <w:rsid w:val="00F63041"/>
    <w:rsid w:val="00F63F52"/>
    <w:rsid w:val="00F641F5"/>
    <w:rsid w:val="00F6449D"/>
    <w:rsid w:val="00F661BA"/>
    <w:rsid w:val="00F662E7"/>
    <w:rsid w:val="00F6640B"/>
    <w:rsid w:val="00F66733"/>
    <w:rsid w:val="00F75F90"/>
    <w:rsid w:val="00F75FC2"/>
    <w:rsid w:val="00F770A3"/>
    <w:rsid w:val="00F80841"/>
    <w:rsid w:val="00F81B10"/>
    <w:rsid w:val="00F81B7A"/>
    <w:rsid w:val="00F824B3"/>
    <w:rsid w:val="00F828E7"/>
    <w:rsid w:val="00F83E13"/>
    <w:rsid w:val="00F84500"/>
    <w:rsid w:val="00F84DC0"/>
    <w:rsid w:val="00F901D9"/>
    <w:rsid w:val="00F91103"/>
    <w:rsid w:val="00F911BF"/>
    <w:rsid w:val="00F918AD"/>
    <w:rsid w:val="00F93E96"/>
    <w:rsid w:val="00F95517"/>
    <w:rsid w:val="00F95679"/>
    <w:rsid w:val="00F96D9A"/>
    <w:rsid w:val="00F96FDB"/>
    <w:rsid w:val="00FA0110"/>
    <w:rsid w:val="00FA0CE5"/>
    <w:rsid w:val="00FA12AF"/>
    <w:rsid w:val="00FA1339"/>
    <w:rsid w:val="00FA175D"/>
    <w:rsid w:val="00FA247A"/>
    <w:rsid w:val="00FA30C8"/>
    <w:rsid w:val="00FA4856"/>
    <w:rsid w:val="00FA4DCD"/>
    <w:rsid w:val="00FA6E93"/>
    <w:rsid w:val="00FA6EB5"/>
    <w:rsid w:val="00FB077E"/>
    <w:rsid w:val="00FB29D9"/>
    <w:rsid w:val="00FB3C10"/>
    <w:rsid w:val="00FB5C8B"/>
    <w:rsid w:val="00FB7889"/>
    <w:rsid w:val="00FB7ABE"/>
    <w:rsid w:val="00FC0C09"/>
    <w:rsid w:val="00FC1449"/>
    <w:rsid w:val="00FC3340"/>
    <w:rsid w:val="00FC3DA6"/>
    <w:rsid w:val="00FC58A5"/>
    <w:rsid w:val="00FC61B1"/>
    <w:rsid w:val="00FC6E94"/>
    <w:rsid w:val="00FC7B49"/>
    <w:rsid w:val="00FD0344"/>
    <w:rsid w:val="00FD43F1"/>
    <w:rsid w:val="00FD4FF8"/>
    <w:rsid w:val="00FD6C11"/>
    <w:rsid w:val="00FD6D40"/>
    <w:rsid w:val="00FD7821"/>
    <w:rsid w:val="00FD7F3F"/>
    <w:rsid w:val="00FE19AE"/>
    <w:rsid w:val="00FE1C7A"/>
    <w:rsid w:val="00FE23BB"/>
    <w:rsid w:val="00FE28A6"/>
    <w:rsid w:val="00FE4832"/>
    <w:rsid w:val="00FE4DE6"/>
    <w:rsid w:val="00FE55CE"/>
    <w:rsid w:val="00FE6FB3"/>
    <w:rsid w:val="00FF2E7A"/>
    <w:rsid w:val="00FF3BA4"/>
    <w:rsid w:val="00FF4C15"/>
    <w:rsid w:val="00FF6502"/>
    <w:rsid w:val="00FF6988"/>
    <w:rsid w:val="00FF6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1BE"/>
    <w:pPr>
      <w:widowControl w:val="0"/>
      <w:autoSpaceDE w:val="0"/>
      <w:autoSpaceDN w:val="0"/>
      <w:adjustRightInd w:val="0"/>
    </w:pPr>
    <w:rPr>
      <w:rFonts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D452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723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3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3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3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101</TotalTime>
  <Pages>1</Pages>
  <Words>238</Words>
  <Characters>1359</Characters>
  <Application>Microsoft Office Outlook</Application>
  <DocSecurity>0</DocSecurity>
  <Lines>0</Lines>
  <Paragraphs>0</Paragraphs>
  <ScaleCrop>false</ScaleCrop>
  <Company>Sportshkola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</dc:creator>
  <cp:keywords/>
  <dc:description/>
  <cp:lastModifiedBy>Admin</cp:lastModifiedBy>
  <cp:revision>22</cp:revision>
  <dcterms:created xsi:type="dcterms:W3CDTF">2012-08-15T08:12:00Z</dcterms:created>
  <dcterms:modified xsi:type="dcterms:W3CDTF">2013-06-27T09:56:00Z</dcterms:modified>
</cp:coreProperties>
</file>